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D00C1" w14:textId="77777777" w:rsidR="007A5714" w:rsidRDefault="007A5714" w:rsidP="00EB0771">
      <w:pPr>
        <w:pStyle w:val="KeinLeerraum"/>
      </w:pPr>
      <w:r w:rsidRPr="00050E60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581FAA82" wp14:editId="51DD132B">
            <wp:simplePos x="0" y="0"/>
            <wp:positionH relativeFrom="page">
              <wp:align>left</wp:align>
            </wp:positionH>
            <wp:positionV relativeFrom="paragraph">
              <wp:posOffset>-898497</wp:posOffset>
            </wp:positionV>
            <wp:extent cx="7563600" cy="4017600"/>
            <wp:effectExtent l="0" t="0" r="0" b="2540"/>
            <wp:wrapNone/>
            <wp:docPr id="1" name="Grafik 1" descr="cid:FA7929F3-0986-4518-A3AA-78C152152607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61B566-1F17-4317-A05E-267DBF0EE310" descr="cid:FA7929F3-0986-4518-A3AA-78C152152607@fritz.box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600" cy="40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62CC8C" w14:textId="77777777" w:rsidR="00EC329B" w:rsidRDefault="00EC329B" w:rsidP="00EC329B">
      <w:r>
        <w:br w:type="page"/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353F93" wp14:editId="7AD4B3E7">
                <wp:simplePos x="0" y="0"/>
                <wp:positionH relativeFrom="margin">
                  <wp:posOffset>0</wp:posOffset>
                </wp:positionH>
                <wp:positionV relativeFrom="margin">
                  <wp:posOffset>8165465</wp:posOffset>
                </wp:positionV>
                <wp:extent cx="6408751" cy="76200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849D81" w14:textId="0979C7AF" w:rsidR="0050755F" w:rsidRPr="006819B1" w:rsidRDefault="002B4DA0" w:rsidP="0050755F">
                            <w:pPr>
                              <w:pStyle w:val="Zwischenberschrif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Stand </w:t>
                            </w:r>
                            <w:sdt>
                              <w:sdtPr>
                                <w:rPr>
                                  <w:rFonts w:cs="Microsoft Sans Serif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id w:val="-367759684"/>
                                <w:placeholder>
                                  <w:docPart w:val="30C22C9E5B224081B35B26B45366B38F"/>
                                </w:placeholder>
                                <w:date w:fullDate="2026-07-14T00:00:00Z">
                                  <w:dateFormat w:val="dd.MM.yyyy"/>
                                  <w:lid w:val="de-DE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626281">
                                  <w:rPr>
                                    <w:rFonts w:cs="Microsoft Sans Serif"/>
                                    <w:b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14.07.2026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353F9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642.95pt;width:504.65pt;height:60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" filled="f" stroked="f">
                <v:textbox>
                  <w:txbxContent>
                    <w:p w14:paraId="46849D81" w14:textId="0979C7AF" w:rsidR="0050755F" w:rsidRPr="006819B1" w:rsidRDefault="002B4DA0" w:rsidP="0050755F">
                      <w:pPr>
                        <w:pStyle w:val="Zwischenberschrift"/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Stand </w:t>
                      </w:r>
                      <w:sdt>
                        <w:sdtPr>
                          <w:rPr>
                            <w:rFonts w:cs="Microsoft Sans Serif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id w:val="-367759684"/>
                          <w:placeholder>
                            <w:docPart w:val="30C22C9E5B224081B35B26B45366B38F"/>
                          </w:placeholder>
                          <w:date w:fullDate="2026-07-14T00:00:00Z">
                            <w:dateFormat w:val="dd.MM.yyyy"/>
                            <w:lid w:val="de-DE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626281">
                            <w:rPr>
                              <w:rFonts w:cs="Microsoft Sans Serif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14.07.2026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06AC63" wp14:editId="14103B64">
                <wp:simplePos x="0" y="0"/>
                <wp:positionH relativeFrom="margin">
                  <wp:posOffset>0</wp:posOffset>
                </wp:positionH>
                <wp:positionV relativeFrom="margin">
                  <wp:posOffset>5936615</wp:posOffset>
                </wp:positionV>
                <wp:extent cx="6408751" cy="187642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220126" w14:textId="5F3CB42D" w:rsidR="0050755F" w:rsidRPr="000141DD" w:rsidRDefault="00C459E8" w:rsidP="0050755F">
                            <w:pPr>
                              <w:pStyle w:val="Textkrper"/>
                              <w:spacing w:line="560" w:lineRule="exac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C459E8">
                              <w:rPr>
                                <w:rFonts w:cs="Microsoft Sans Serif"/>
                                <w:color w:val="FFFFFF" w:themeColor="background1"/>
                                <w:sz w:val="52"/>
                                <w:szCs w:val="52"/>
                              </w:rPr>
                              <w:t>Datenschutzdokumentation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6AC63" id="_x0000_s1027" type="#_x0000_t202" style="position:absolute;margin-left:0;margin-top:467.45pt;width:504.65pt;height:147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" filled="f" stroked="f">
                <v:textbox>
                  <w:txbxContent>
                    <w:p w14:paraId="26220126" w14:textId="5F3CB42D" w:rsidR="0050755F" w:rsidRPr="000141DD" w:rsidRDefault="00C459E8" w:rsidP="0050755F">
                      <w:pPr>
                        <w:pStyle w:val="Textkrper"/>
                        <w:spacing w:line="560" w:lineRule="exact"/>
                        <w:rPr>
                          <w:rFonts w:cs="Microsoft Sans Serif"/>
                          <w:b/>
                          <w:color w:val="FFFFFF" w:themeColor="background1"/>
                          <w:sz w:val="52"/>
                          <w:szCs w:val="52"/>
                        </w:rPr>
                      </w:pPr>
                      <w:r w:rsidRPr="00C459E8">
                        <w:rPr>
                          <w:rFonts w:cs="Microsoft Sans Serif"/>
                          <w:color w:val="FFFFFF" w:themeColor="background1"/>
                          <w:sz w:val="52"/>
                          <w:szCs w:val="52"/>
                        </w:rPr>
                        <w:t>Datenschutzdokumentation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C3349C" wp14:editId="54C610DF">
                <wp:simplePos x="0" y="0"/>
                <wp:positionH relativeFrom="margin">
                  <wp:posOffset>0</wp:posOffset>
                </wp:positionH>
                <wp:positionV relativeFrom="margin">
                  <wp:posOffset>3850640</wp:posOffset>
                </wp:positionV>
                <wp:extent cx="6408420" cy="1876425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420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69D9D1" w14:textId="1CEC9BAA" w:rsidR="0050755F" w:rsidRPr="0038218F" w:rsidRDefault="00626281" w:rsidP="0050755F">
                            <w:pPr>
                              <w:pStyle w:val="Textkrper"/>
                              <w:spacing w:line="820" w:lineRule="exact"/>
                              <w:rPr>
                                <w:rFonts w:ascii="Kohinoor Bold" w:hAnsi="Kohinoor Bold" w:cs="Microsoft Sans Serif"/>
                                <w:b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sdt>
                              <w:sdtPr>
                                <w:rPr>
                                  <w:rFonts w:ascii="Kohinoor Bold" w:hAnsi="Kohinoor Bold" w:cs="Microsoft Sans Serif"/>
                                  <w:b/>
                                  <w:color w:val="FFFFFF" w:themeColor="background1"/>
                                  <w:sz w:val="80"/>
                                  <w:szCs w:val="80"/>
                                </w:rPr>
                                <w:alias w:val="Titel"/>
                                <w:tag w:val=""/>
                                <w:id w:val="-1500641932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C459E8">
                                  <w:rPr>
                                    <w:rFonts w:ascii="Kohinoor Bold" w:hAnsi="Kohinoor Bold" w:cs="Microsoft Sans Serif"/>
                                    <w:b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t>Anlage B1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3349C" id="_x0000_s1028" type="#_x0000_t202" style="position:absolute;margin-left:0;margin-top:303.2pt;width:504.6pt;height:147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" filled="f" stroked="f">
                <v:textbox>
                  <w:txbxContent>
                    <w:p w14:paraId="7B69D9D1" w14:textId="1CEC9BAA" w:rsidR="0050755F" w:rsidRPr="0038218F" w:rsidRDefault="00066C98" w:rsidP="0050755F">
                      <w:pPr>
                        <w:pStyle w:val="Textkrper"/>
                        <w:spacing w:line="820" w:lineRule="exact"/>
                        <w:rPr>
                          <w:rFonts w:ascii="Kohinoor Bold" w:hAnsi="Kohinoor Bold" w:cs="Microsoft Sans Serif"/>
                          <w:b/>
                          <w:color w:val="FFFFFF" w:themeColor="background1"/>
                          <w:sz w:val="80"/>
                          <w:szCs w:val="80"/>
                        </w:rPr>
                      </w:pPr>
                      <w:sdt>
                        <w:sdtPr>
                          <w:rPr>
                            <w:rFonts w:ascii="Kohinoor Bold" w:hAnsi="Kohinoor Bold" w:cs="Microsoft Sans Serif"/>
                            <w:b/>
                            <w:color w:val="FFFFFF" w:themeColor="background1"/>
                            <w:sz w:val="80"/>
                            <w:szCs w:val="80"/>
                          </w:rPr>
                          <w:alias w:val="Titel"/>
                          <w:tag w:val=""/>
                          <w:id w:val="-1500641932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="00C459E8">
                            <w:rPr>
                              <w:rFonts w:ascii="Kohinoor Bold" w:hAnsi="Kohinoor Bold" w:cs="Microsoft Sans Serif"/>
                              <w:b/>
                              <w:color w:val="FFFFFF" w:themeColor="background1"/>
                              <w:sz w:val="80"/>
                              <w:szCs w:val="80"/>
                            </w:rPr>
                            <w:t>Anlage B1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dt>
      <w:sdtPr>
        <w:rPr>
          <w:rFonts w:ascii="Kohinoor Book" w:eastAsiaTheme="minorHAnsi" w:hAnsi="Kohinoor Book" w:cstheme="minorBidi"/>
          <w:color w:val="auto"/>
          <w:sz w:val="20"/>
          <w:szCs w:val="22"/>
          <w:lang w:eastAsia="en-US"/>
        </w:rPr>
        <w:id w:val="-1284874267"/>
        <w:docPartObj>
          <w:docPartGallery w:val="Table of Contents"/>
          <w:docPartUnique/>
        </w:docPartObj>
      </w:sdtPr>
      <w:sdtEndPr>
        <w:rPr>
          <w:b/>
          <w:bCs/>
          <w:szCs w:val="20"/>
        </w:rPr>
      </w:sdtEndPr>
      <w:sdtContent>
        <w:p w14:paraId="654DE7EE" w14:textId="77777777" w:rsidR="002275BD" w:rsidRDefault="002275BD">
          <w:pPr>
            <w:pStyle w:val="Inhaltsverzeichnisberschrift"/>
          </w:pPr>
          <w:r>
            <w:t>Inhaltsverzeichnis</w:t>
          </w:r>
        </w:p>
        <w:p w14:paraId="055B7426" w14:textId="1DE29D28" w:rsidR="00296E1E" w:rsidRDefault="002275BD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4325098" w:history="1">
            <w:r w:rsidR="00296E1E" w:rsidRPr="0060172C">
              <w:rPr>
                <w:rStyle w:val="Hyperlink"/>
                <w:noProof/>
              </w:rPr>
              <w:t>1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Allgemeine Angaben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_Toc234325098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3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20838250" w14:textId="122F32BC" w:rsidR="00296E1E" w:rsidRDefault="00626281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099" w:history="1">
            <w:r w:rsidR="00296E1E" w:rsidRPr="0060172C">
              <w:rPr>
                <w:rStyle w:val="Hyperlink"/>
                <w:noProof/>
              </w:rPr>
              <w:t>1.1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Verantwortlicher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_Toc234325099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3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702B0CDA" w14:textId="13E0437A" w:rsidR="00296E1E" w:rsidRDefault="00626281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100" w:history="1">
            <w:r w:rsidR="00296E1E" w:rsidRPr="0060172C">
              <w:rPr>
                <w:rStyle w:val="Hyperlink"/>
                <w:noProof/>
              </w:rPr>
              <w:t>1.2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Datenschutzbeauftragter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_Toc234325100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3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3E990693" w14:textId="40999D41" w:rsidR="00296E1E" w:rsidRDefault="00626281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101" w:history="1">
            <w:r w:rsidR="00296E1E" w:rsidRPr="0060172C">
              <w:rPr>
                <w:rStyle w:val="Hyperlink"/>
                <w:noProof/>
              </w:rPr>
              <w:t>2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Beschreibung der Datenverarbeitungen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_Toc234325101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4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0F9E0727" w14:textId="2CFDC1E3" w:rsidR="00296E1E" w:rsidRDefault="00626281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102" w:history="1">
            <w:r w:rsidR="00296E1E" w:rsidRPr="0060172C">
              <w:rPr>
                <w:rStyle w:val="Hyperlink"/>
                <w:noProof/>
              </w:rPr>
              <w:t>2.1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Verarbeitungszwecke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_Toc234325102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4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3C851D2A" w14:textId="3527EB89" w:rsidR="00296E1E" w:rsidRDefault="00626281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103" w:history="1">
            <w:r w:rsidR="00296E1E" w:rsidRPr="0060172C">
              <w:rPr>
                <w:rStyle w:val="Hyperlink"/>
                <w:noProof/>
              </w:rPr>
              <w:t>2.2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Kategorien betroffener Personen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_Toc234325103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4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59BC9E5C" w14:textId="37E50A69" w:rsidR="00296E1E" w:rsidRDefault="00626281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104" w:history="1">
            <w:r w:rsidR="00296E1E" w:rsidRPr="0060172C">
              <w:rPr>
                <w:rStyle w:val="Hyperlink"/>
                <w:noProof/>
              </w:rPr>
              <w:t>2.3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Kategorien personenbezogener Daten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_Toc234325104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4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341421EA" w14:textId="5E4FFF9D" w:rsidR="00296E1E" w:rsidRDefault="00626281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105" w:history="1">
            <w:r w:rsidR="00296E1E" w:rsidRPr="0060172C">
              <w:rPr>
                <w:rStyle w:val="Hyperlink"/>
                <w:noProof/>
              </w:rPr>
              <w:t>3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Technische und organisatorische Maßnahmen (TOM) gemäß Art. 32 DSGVO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_Toc234325105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5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0365D678" w14:textId="115F9CC4" w:rsidR="00296E1E" w:rsidRDefault="00626281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106" w:history="1">
            <w:r w:rsidR="00296E1E" w:rsidRPr="0060172C">
              <w:rPr>
                <w:rStyle w:val="Hyperlink"/>
                <w:noProof/>
              </w:rPr>
              <w:t>3.1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Zugriffskontrolle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_Toc234325106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5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74E15F81" w14:textId="04728D8E" w:rsidR="00296E1E" w:rsidRDefault="00626281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107" w:history="1">
            <w:r w:rsidR="00296E1E" w:rsidRPr="0060172C">
              <w:rPr>
                <w:rStyle w:val="Hyperlink"/>
                <w:noProof/>
              </w:rPr>
              <w:t>3.2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Weitergabekontrolle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_Toc234325107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5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0519D49F" w14:textId="3E279C4D" w:rsidR="00296E1E" w:rsidRDefault="00626281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108" w:history="1">
            <w:r w:rsidR="00296E1E" w:rsidRPr="0060172C">
              <w:rPr>
                <w:rStyle w:val="Hyperlink"/>
                <w:noProof/>
              </w:rPr>
              <w:t>3.3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Eingabekontrolle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_Toc234325108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5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4AFE9BDF" w14:textId="2CC8F407" w:rsidR="00296E1E" w:rsidRDefault="00626281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109" w:history="1">
            <w:r w:rsidR="00296E1E" w:rsidRPr="0060172C">
              <w:rPr>
                <w:rStyle w:val="Hyperlink"/>
                <w:noProof/>
              </w:rPr>
              <w:t>3.4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Verfügbarkeitskontrolle und Wiederherstellbarkeit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_Toc234325109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5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24AE9820" w14:textId="400BD973" w:rsidR="00296E1E" w:rsidRDefault="00626281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110" w:history="1">
            <w:r w:rsidR="00296E1E" w:rsidRPr="0060172C">
              <w:rPr>
                <w:rStyle w:val="Hyperlink"/>
                <w:noProof/>
              </w:rPr>
              <w:t>3.5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Trennung von Daten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_Toc234325110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5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590EBC7F" w14:textId="296DDEAE" w:rsidR="00296E1E" w:rsidRDefault="00626281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111" w:history="1">
            <w:r w:rsidR="00296E1E" w:rsidRPr="0060172C">
              <w:rPr>
                <w:rStyle w:val="Hyperlink"/>
                <w:noProof/>
              </w:rPr>
              <w:t>4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Unterauftragsverarbeiter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_Toc234325111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6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256228CF" w14:textId="6BDBA9EE" w:rsidR="00296E1E" w:rsidRDefault="00626281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112" w:history="1">
            <w:r w:rsidR="00296E1E" w:rsidRPr="0060172C">
              <w:rPr>
                <w:rStyle w:val="Hyperlink"/>
                <w:noProof/>
              </w:rPr>
              <w:t>5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Datenflüsse und Speicherorte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_Toc234325112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7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41C44A6A" w14:textId="11CAAD1B" w:rsidR="00296E1E" w:rsidRDefault="00626281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113" w:history="1">
            <w:r w:rsidR="00296E1E" w:rsidRPr="0060172C">
              <w:rPr>
                <w:rStyle w:val="Hyperlink"/>
                <w:noProof/>
              </w:rPr>
              <w:t>5.1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Rechenzentrumsstandorte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_Toc234325113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7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2267ADB6" w14:textId="398F051E" w:rsidR="00296E1E" w:rsidRDefault="00626281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114" w:history="1">
            <w:r w:rsidR="00296E1E" w:rsidRPr="0060172C">
              <w:rPr>
                <w:rStyle w:val="Hyperlink"/>
                <w:noProof/>
              </w:rPr>
              <w:t>5.2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Nutzung externer KI-Modelle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_Toc234325114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7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7E7FD37D" w14:textId="7AE2DA64" w:rsidR="00296E1E" w:rsidRDefault="00626281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115" w:history="1">
            <w:r w:rsidR="00296E1E" w:rsidRPr="0060172C">
              <w:rPr>
                <w:rStyle w:val="Hyperlink"/>
                <w:noProof/>
              </w:rPr>
              <w:t>5.3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Aufbewahrung und Löschung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_Toc234325115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7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08E16158" w14:textId="22186D67" w:rsidR="00296E1E" w:rsidRDefault="00626281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4325116" w:history="1">
            <w:r w:rsidR="00296E1E" w:rsidRPr="0060172C">
              <w:rPr>
                <w:rStyle w:val="Hyperlink"/>
                <w:noProof/>
              </w:rPr>
              <w:t>6</w:t>
            </w:r>
            <w:r w:rsidR="00296E1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296E1E" w:rsidRPr="0060172C">
              <w:rPr>
                <w:rStyle w:val="Hyperlink"/>
                <w:noProof/>
              </w:rPr>
              <w:t>Kein Training mit Daten des Auftraggebers</w:t>
            </w:r>
            <w:r w:rsidR="00296E1E">
              <w:rPr>
                <w:noProof/>
                <w:webHidden/>
              </w:rPr>
              <w:tab/>
            </w:r>
            <w:r w:rsidR="00296E1E">
              <w:rPr>
                <w:noProof/>
                <w:webHidden/>
              </w:rPr>
              <w:fldChar w:fldCharType="begin"/>
            </w:r>
            <w:r w:rsidR="00296E1E">
              <w:rPr>
                <w:noProof/>
                <w:webHidden/>
              </w:rPr>
              <w:instrText xml:space="preserve"> PAGEREF _Toc234325116 \h </w:instrText>
            </w:r>
            <w:r w:rsidR="00296E1E">
              <w:rPr>
                <w:noProof/>
                <w:webHidden/>
              </w:rPr>
            </w:r>
            <w:r w:rsidR="00296E1E">
              <w:rPr>
                <w:noProof/>
                <w:webHidden/>
              </w:rPr>
              <w:fldChar w:fldCharType="separate"/>
            </w:r>
            <w:r w:rsidR="005654CD">
              <w:rPr>
                <w:noProof/>
                <w:webHidden/>
              </w:rPr>
              <w:t>8</w:t>
            </w:r>
            <w:r w:rsidR="00296E1E">
              <w:rPr>
                <w:noProof/>
                <w:webHidden/>
              </w:rPr>
              <w:fldChar w:fldCharType="end"/>
            </w:r>
          </w:hyperlink>
        </w:p>
        <w:p w14:paraId="5489E765" w14:textId="4960150E" w:rsidR="002275BD" w:rsidRDefault="002275BD">
          <w:r>
            <w:rPr>
              <w:b/>
              <w:bCs/>
            </w:rPr>
            <w:fldChar w:fldCharType="end"/>
          </w:r>
        </w:p>
      </w:sdtContent>
    </w:sdt>
    <w:p w14:paraId="56C6F2E8" w14:textId="505BDDB6" w:rsidR="00C459E8" w:rsidRDefault="002275BD" w:rsidP="00C459E8">
      <w:pPr>
        <w:pStyle w:val="1mitNummerierung"/>
      </w:pPr>
      <w:r>
        <w:br w:type="page"/>
      </w:r>
      <w:bookmarkStart w:id="0" w:name="_Toc234325098"/>
      <w:r w:rsidR="00C459E8">
        <w:lastRenderedPageBreak/>
        <w:t>Allgemeine Angaben</w:t>
      </w:r>
      <w:bookmarkEnd w:id="0"/>
    </w:p>
    <w:p w14:paraId="29618CD8" w14:textId="61998EDA" w:rsidR="00C459E8" w:rsidRDefault="00C459E8" w:rsidP="00C459E8">
      <w:pPr>
        <w:pStyle w:val="2mitNummerierung"/>
      </w:pPr>
      <w:bookmarkStart w:id="1" w:name="_Toc234325099"/>
      <w:r>
        <w:t>Verantwortlicher</w:t>
      </w:r>
      <w:bookmarkEnd w:id="1"/>
    </w:p>
    <w:tbl>
      <w:tblPr>
        <w:tblStyle w:val="LKROW"/>
        <w:tblW w:w="0" w:type="auto"/>
        <w:tblLook w:val="04A0" w:firstRow="1" w:lastRow="0" w:firstColumn="1" w:lastColumn="0" w:noHBand="0" w:noVBand="1"/>
      </w:tblPr>
      <w:tblGrid>
        <w:gridCol w:w="3261"/>
        <w:gridCol w:w="1785"/>
        <w:gridCol w:w="2523"/>
        <w:gridCol w:w="2523"/>
      </w:tblGrid>
      <w:tr w:rsidR="00C459E8" w14:paraId="2FFB9DEC" w14:textId="77777777" w:rsidTr="00C459E8">
        <w:tc>
          <w:tcPr>
            <w:tcW w:w="3261" w:type="dxa"/>
            <w:shd w:val="clear" w:color="auto" w:fill="98C21D" w:themeFill="accent2"/>
          </w:tcPr>
          <w:p w14:paraId="5A277EA0" w14:textId="24C42F70" w:rsidR="00C459E8" w:rsidRPr="00C639A9" w:rsidRDefault="00C459E8" w:rsidP="0017067A">
            <w:pPr>
              <w:rPr>
                <w:b/>
                <w:color w:val="FFFFFF" w:themeColor="background1"/>
              </w:rPr>
            </w:pPr>
            <w:r w:rsidRPr="00C459E8">
              <w:rPr>
                <w:b/>
                <w:color w:val="FFFFFF" w:themeColor="background1"/>
              </w:rPr>
              <w:t>Name / Firma des Bieters:</w:t>
            </w: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14:paraId="38319731" w14:textId="77777777" w:rsidR="00C459E8" w:rsidRDefault="00C459E8" w:rsidP="0017067A"/>
        </w:tc>
        <w:tc>
          <w:tcPr>
            <w:tcW w:w="2523" w:type="dxa"/>
            <w:tcBorders>
              <w:bottom w:val="single" w:sz="4" w:space="0" w:color="auto"/>
            </w:tcBorders>
          </w:tcPr>
          <w:p w14:paraId="61820F30" w14:textId="77777777" w:rsidR="00C459E8" w:rsidRDefault="00C459E8" w:rsidP="0017067A"/>
        </w:tc>
        <w:tc>
          <w:tcPr>
            <w:tcW w:w="2523" w:type="dxa"/>
            <w:tcBorders>
              <w:bottom w:val="single" w:sz="4" w:space="0" w:color="auto"/>
            </w:tcBorders>
          </w:tcPr>
          <w:p w14:paraId="558D7CDA" w14:textId="77777777" w:rsidR="00C459E8" w:rsidRDefault="00C459E8" w:rsidP="0017067A"/>
        </w:tc>
      </w:tr>
      <w:tr w:rsidR="00C459E8" w14:paraId="0996CA53" w14:textId="77777777" w:rsidTr="00C459E8">
        <w:tc>
          <w:tcPr>
            <w:tcW w:w="3261" w:type="dxa"/>
            <w:shd w:val="clear" w:color="auto" w:fill="98C21D" w:themeFill="accent2"/>
          </w:tcPr>
          <w:p w14:paraId="62E641B2" w14:textId="3BC487A9" w:rsidR="00C459E8" w:rsidRPr="00C639A9" w:rsidRDefault="00C459E8" w:rsidP="0017067A">
            <w:pPr>
              <w:rPr>
                <w:b/>
                <w:color w:val="FFFFFF" w:themeColor="background1"/>
              </w:rPr>
            </w:pPr>
            <w:r w:rsidRPr="00C459E8">
              <w:rPr>
                <w:b/>
                <w:color w:val="FFFFFF" w:themeColor="background1"/>
              </w:rPr>
              <w:t>Anschrift: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</w:tcPr>
          <w:p w14:paraId="36733723" w14:textId="77777777" w:rsidR="00C459E8" w:rsidRDefault="00C459E8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7D16FBA6" w14:textId="77777777" w:rsidR="00C459E8" w:rsidRDefault="00C459E8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75C10983" w14:textId="77777777" w:rsidR="00C459E8" w:rsidRDefault="00C459E8" w:rsidP="0017067A"/>
        </w:tc>
      </w:tr>
      <w:tr w:rsidR="00C459E8" w14:paraId="63E90DA4" w14:textId="77777777" w:rsidTr="00C459E8">
        <w:tc>
          <w:tcPr>
            <w:tcW w:w="3261" w:type="dxa"/>
            <w:shd w:val="clear" w:color="auto" w:fill="98C21D" w:themeFill="accent2"/>
          </w:tcPr>
          <w:p w14:paraId="78DC7CA2" w14:textId="2A9F147C" w:rsidR="00C459E8" w:rsidRPr="00C639A9" w:rsidRDefault="00C459E8" w:rsidP="0017067A">
            <w:pPr>
              <w:rPr>
                <w:b/>
                <w:color w:val="FFFFFF" w:themeColor="background1"/>
              </w:rPr>
            </w:pPr>
            <w:r w:rsidRPr="00C459E8">
              <w:rPr>
                <w:b/>
                <w:color w:val="FFFFFF" w:themeColor="background1"/>
              </w:rPr>
              <w:t>Vertretungsberechtigte Person(en):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</w:tcPr>
          <w:p w14:paraId="3DA652AE" w14:textId="77777777" w:rsidR="00C459E8" w:rsidRDefault="00C459E8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30BEB28E" w14:textId="77777777" w:rsidR="00C459E8" w:rsidRDefault="00C459E8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1ED4C728" w14:textId="77777777" w:rsidR="00C459E8" w:rsidRDefault="00C459E8" w:rsidP="0017067A"/>
        </w:tc>
      </w:tr>
    </w:tbl>
    <w:p w14:paraId="43ADE941" w14:textId="1411B11D" w:rsidR="00C459E8" w:rsidRDefault="00C459E8" w:rsidP="00C459E8">
      <w:pPr>
        <w:pStyle w:val="2mitNummerierung"/>
      </w:pPr>
      <w:bookmarkStart w:id="2" w:name="_Toc234325100"/>
      <w:r>
        <w:t>Datenschutzbeauftragter</w:t>
      </w:r>
      <w:bookmarkEnd w:id="2"/>
    </w:p>
    <w:tbl>
      <w:tblPr>
        <w:tblStyle w:val="LKROW"/>
        <w:tblW w:w="0" w:type="auto"/>
        <w:tblLook w:val="04A0" w:firstRow="1" w:lastRow="0" w:firstColumn="1" w:lastColumn="0" w:noHBand="0" w:noVBand="1"/>
      </w:tblPr>
      <w:tblGrid>
        <w:gridCol w:w="2523"/>
        <w:gridCol w:w="2523"/>
        <w:gridCol w:w="2523"/>
        <w:gridCol w:w="2523"/>
      </w:tblGrid>
      <w:tr w:rsidR="00C459E8" w14:paraId="7C93B376" w14:textId="77777777" w:rsidTr="00C639A9">
        <w:tc>
          <w:tcPr>
            <w:tcW w:w="2523" w:type="dxa"/>
            <w:shd w:val="clear" w:color="auto" w:fill="98C21D" w:themeFill="accent2"/>
          </w:tcPr>
          <w:p w14:paraId="1178D234" w14:textId="2AF93FC3" w:rsidR="00C459E8" w:rsidRPr="00C639A9" w:rsidRDefault="00C459E8" w:rsidP="0017067A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Name:</w:t>
            </w:r>
          </w:p>
        </w:tc>
        <w:tc>
          <w:tcPr>
            <w:tcW w:w="2523" w:type="dxa"/>
            <w:tcBorders>
              <w:bottom w:val="single" w:sz="4" w:space="0" w:color="auto"/>
            </w:tcBorders>
          </w:tcPr>
          <w:p w14:paraId="6324D960" w14:textId="77777777" w:rsidR="00C459E8" w:rsidRDefault="00C459E8" w:rsidP="0017067A"/>
        </w:tc>
        <w:tc>
          <w:tcPr>
            <w:tcW w:w="2523" w:type="dxa"/>
            <w:tcBorders>
              <w:bottom w:val="single" w:sz="4" w:space="0" w:color="auto"/>
            </w:tcBorders>
          </w:tcPr>
          <w:p w14:paraId="17B41277" w14:textId="77777777" w:rsidR="00C459E8" w:rsidRDefault="00C459E8" w:rsidP="0017067A"/>
        </w:tc>
        <w:tc>
          <w:tcPr>
            <w:tcW w:w="2523" w:type="dxa"/>
            <w:tcBorders>
              <w:bottom w:val="single" w:sz="4" w:space="0" w:color="auto"/>
            </w:tcBorders>
          </w:tcPr>
          <w:p w14:paraId="723529DB" w14:textId="77777777" w:rsidR="00C459E8" w:rsidRDefault="00C459E8" w:rsidP="0017067A"/>
        </w:tc>
      </w:tr>
      <w:tr w:rsidR="00C459E8" w14:paraId="00370339" w14:textId="77777777" w:rsidTr="00C639A9">
        <w:tc>
          <w:tcPr>
            <w:tcW w:w="2523" w:type="dxa"/>
            <w:shd w:val="clear" w:color="auto" w:fill="98C21D" w:themeFill="accent2"/>
          </w:tcPr>
          <w:p w14:paraId="4958AE47" w14:textId="508B25DE" w:rsidR="00C459E8" w:rsidRPr="00C639A9" w:rsidRDefault="00C459E8" w:rsidP="0017067A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Funktion:</w:t>
            </w: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6A22AFBC" w14:textId="77777777" w:rsidR="00C459E8" w:rsidRDefault="00C459E8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4FBCA63F" w14:textId="77777777" w:rsidR="00C459E8" w:rsidRDefault="00C459E8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1342AEC2" w14:textId="77777777" w:rsidR="00C459E8" w:rsidRDefault="00C459E8" w:rsidP="0017067A"/>
        </w:tc>
      </w:tr>
      <w:tr w:rsidR="00C459E8" w14:paraId="48B12AD4" w14:textId="77777777" w:rsidTr="00C639A9">
        <w:tc>
          <w:tcPr>
            <w:tcW w:w="2523" w:type="dxa"/>
            <w:shd w:val="clear" w:color="auto" w:fill="98C21D" w:themeFill="accent2"/>
          </w:tcPr>
          <w:p w14:paraId="598364C4" w14:textId="4304DF47" w:rsidR="00C459E8" w:rsidRPr="00C639A9" w:rsidRDefault="00C459E8" w:rsidP="0017067A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E-Mail:</w:t>
            </w: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20BDA2DA" w14:textId="77777777" w:rsidR="00C459E8" w:rsidRDefault="00C459E8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261D396C" w14:textId="77777777" w:rsidR="00C459E8" w:rsidRDefault="00C459E8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4A30AEDD" w14:textId="77777777" w:rsidR="00C459E8" w:rsidRDefault="00C459E8" w:rsidP="0017067A"/>
        </w:tc>
      </w:tr>
      <w:tr w:rsidR="00C459E8" w14:paraId="4F6FA8BF" w14:textId="77777777" w:rsidTr="00C639A9">
        <w:tc>
          <w:tcPr>
            <w:tcW w:w="2523" w:type="dxa"/>
            <w:shd w:val="clear" w:color="auto" w:fill="98C21D" w:themeFill="accent2"/>
          </w:tcPr>
          <w:p w14:paraId="4FC4D8FD" w14:textId="69256B2F" w:rsidR="00C459E8" w:rsidRPr="00C639A9" w:rsidRDefault="00C459E8" w:rsidP="0017067A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Telefon:</w:t>
            </w: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4DC530CF" w14:textId="77777777" w:rsidR="00C459E8" w:rsidRDefault="00C459E8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20EE594E" w14:textId="77777777" w:rsidR="00C459E8" w:rsidRDefault="00C459E8" w:rsidP="0017067A"/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72E4D296" w14:textId="77777777" w:rsidR="00C459E8" w:rsidRDefault="00C459E8" w:rsidP="0017067A"/>
        </w:tc>
      </w:tr>
    </w:tbl>
    <w:p w14:paraId="2C6079C5" w14:textId="77777777" w:rsidR="00066C98" w:rsidRDefault="00066C98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79AEFE0F" w14:textId="7BEF74CB" w:rsidR="00C459E8" w:rsidRDefault="00C459E8" w:rsidP="00C459E8">
      <w:pPr>
        <w:pStyle w:val="1mitNummerierung"/>
      </w:pPr>
      <w:bookmarkStart w:id="3" w:name="_Toc234325101"/>
      <w:r>
        <w:lastRenderedPageBreak/>
        <w:t>Beschreibung der Datenverarbeitungen</w:t>
      </w:r>
      <w:bookmarkEnd w:id="3"/>
    </w:p>
    <w:p w14:paraId="4955705F" w14:textId="77777777" w:rsidR="00C459E8" w:rsidRDefault="00C459E8" w:rsidP="00C459E8">
      <w:r>
        <w:t>Bitte die im Rahmen der angebotenen KI-Plattform durchgeführten Verarbeitungen beschreiben.</w:t>
      </w:r>
    </w:p>
    <w:p w14:paraId="6DC4CE24" w14:textId="2F6B04E9" w:rsidR="00C459E8" w:rsidRDefault="00C459E8" w:rsidP="00C459E8">
      <w:pPr>
        <w:pStyle w:val="2mitNummerierung"/>
      </w:pPr>
      <w:bookmarkStart w:id="4" w:name="_Toc234325102"/>
      <w:r>
        <w:t>Verarbeitungszwecke</w:t>
      </w:r>
      <w:bookmarkEnd w:id="4"/>
    </w:p>
    <w:p w14:paraId="32252EEB" w14:textId="77777777" w:rsidR="00C459E8" w:rsidRDefault="00C459E8" w:rsidP="00C459E8">
      <w:r>
        <w:t>(z. B. Unterstützung der Textbearbeitung, Übersetzung, Zusammenfassung, Wissensrecherche, Administration)</w:t>
      </w:r>
    </w:p>
    <w:sdt>
      <w:sdtPr>
        <w:id w:val="-1176113411"/>
        <w:placeholder>
          <w:docPart w:val="112076CD3FEB4546845D108599610A87"/>
        </w:placeholder>
        <w:showingPlcHdr/>
      </w:sdtPr>
      <w:sdtEndPr/>
      <w:sdtContent>
        <w:p w14:paraId="227DF9CA" w14:textId="6159BFBE" w:rsidR="00C459E8" w:rsidRDefault="00C459E8" w:rsidP="00C459E8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5FECC654" w14:textId="20BCC63D" w:rsidR="00C459E8" w:rsidRDefault="00C459E8" w:rsidP="00C459E8">
      <w:pPr>
        <w:pStyle w:val="2mitNummerierung"/>
      </w:pPr>
      <w:bookmarkStart w:id="5" w:name="_Toc234325103"/>
      <w:r>
        <w:t>Kategorien betroffener Personen</w:t>
      </w:r>
      <w:bookmarkEnd w:id="5"/>
    </w:p>
    <w:p w14:paraId="19817D01" w14:textId="77777777" w:rsidR="00C459E8" w:rsidRDefault="00C459E8" w:rsidP="00C459E8">
      <w:r>
        <w:t>(z. B. Beschäftigte des Auftraggebers, Bürgerinnen und Bürger, Lieferanten)</w:t>
      </w:r>
    </w:p>
    <w:sdt>
      <w:sdtPr>
        <w:id w:val="899017281"/>
        <w:placeholder>
          <w:docPart w:val="8C074082B3F64EA9AF34E909141CDC9E"/>
        </w:placeholder>
        <w:showingPlcHdr/>
      </w:sdtPr>
      <w:sdtEndPr/>
      <w:sdtContent>
        <w:p w14:paraId="36042FF7" w14:textId="1E72B592" w:rsidR="00C459E8" w:rsidRDefault="00C459E8" w:rsidP="00C459E8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35584E4F" w14:textId="1F3792F6" w:rsidR="00C459E8" w:rsidRDefault="00C459E8" w:rsidP="00C459E8">
      <w:pPr>
        <w:pStyle w:val="2mitNummerierung"/>
      </w:pPr>
      <w:bookmarkStart w:id="6" w:name="_Toc234325104"/>
      <w:r>
        <w:t>Kategorien personenbezogener Daten</w:t>
      </w:r>
      <w:bookmarkEnd w:id="6"/>
    </w:p>
    <w:p w14:paraId="17C109EA" w14:textId="77777777" w:rsidR="00C459E8" w:rsidRDefault="00C459E8" w:rsidP="00C459E8">
      <w:r>
        <w:t>(z. B. Stammdaten, Kommunikationsinhalte, Vorgangsdaten)</w:t>
      </w:r>
    </w:p>
    <w:sdt>
      <w:sdtPr>
        <w:id w:val="-855034539"/>
        <w:placeholder>
          <w:docPart w:val="C94839F8CBE24697BE4EF181D108160D"/>
        </w:placeholder>
        <w:showingPlcHdr/>
      </w:sdtPr>
      <w:sdtEndPr/>
      <w:sdtContent>
        <w:p w14:paraId="72930F94" w14:textId="234E573B" w:rsidR="00C459E8" w:rsidRDefault="00C459E8" w:rsidP="00C459E8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1BD169E7" w14:textId="77777777" w:rsidR="00066C98" w:rsidRDefault="00066C98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0A36456C" w14:textId="0C2C554F" w:rsidR="00C459E8" w:rsidRDefault="00C459E8" w:rsidP="00C459E8">
      <w:pPr>
        <w:pStyle w:val="1mitNummerierung"/>
      </w:pPr>
      <w:bookmarkStart w:id="7" w:name="_Toc234325105"/>
      <w:r>
        <w:lastRenderedPageBreak/>
        <w:t>Technische und organisatorische Maßnahmen (TOM) gemäß Art. 32 DSGVO</w:t>
      </w:r>
      <w:bookmarkEnd w:id="7"/>
    </w:p>
    <w:p w14:paraId="5F12070A" w14:textId="77777777" w:rsidR="00C459E8" w:rsidRDefault="00C459E8" w:rsidP="00C459E8">
      <w:r>
        <w:t>Bitte die wesentlichen Maßnahmen zur Gewährleistung von Vertraulichkeit, Integrität und Verfügbarkeit beschreiben. Verweise auf vorhandene Konzepte/Dokumente sind zulässig.</w:t>
      </w:r>
    </w:p>
    <w:p w14:paraId="51A4FD6C" w14:textId="34629F1D" w:rsidR="00C459E8" w:rsidRDefault="00C459E8" w:rsidP="00C459E8">
      <w:pPr>
        <w:pStyle w:val="2mitNummerierung"/>
      </w:pPr>
      <w:bookmarkStart w:id="8" w:name="_Toc234325106"/>
      <w:r>
        <w:t>Zugriffskontrolle</w:t>
      </w:r>
      <w:bookmarkEnd w:id="8"/>
    </w:p>
    <w:p w14:paraId="419AFC90" w14:textId="77777777" w:rsidR="00C459E8" w:rsidRDefault="00C459E8" w:rsidP="00C459E8">
      <w:r>
        <w:t>(z. B. Rollen- und Rechtekonzept, Authentifizierungsverfahren, 2FA)</w:t>
      </w:r>
    </w:p>
    <w:sdt>
      <w:sdtPr>
        <w:id w:val="653808840"/>
        <w:placeholder>
          <w:docPart w:val="1E11616EE8474A3C9761CA233FC6076D"/>
        </w:placeholder>
        <w:showingPlcHdr/>
      </w:sdtPr>
      <w:sdtEndPr/>
      <w:sdtContent>
        <w:p w14:paraId="71D80277" w14:textId="6FAA7EE7" w:rsidR="00C459E8" w:rsidRDefault="00C459E8" w:rsidP="00C459E8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06E38D7D" w14:textId="74D39650" w:rsidR="00C459E8" w:rsidRDefault="00C459E8" w:rsidP="00C459E8">
      <w:pPr>
        <w:pStyle w:val="2mitNummerierung"/>
      </w:pPr>
      <w:bookmarkStart w:id="9" w:name="_Toc234325107"/>
      <w:r>
        <w:t>Weitergabekontrolle</w:t>
      </w:r>
      <w:bookmarkEnd w:id="9"/>
    </w:p>
    <w:p w14:paraId="62B7AA6F" w14:textId="77777777" w:rsidR="00C459E8" w:rsidRDefault="00C459E8" w:rsidP="00C459E8">
      <w:r>
        <w:t>(z. B. Verschlüsselung, sichere Protokolle, Regelungen zu Datenexporten)</w:t>
      </w:r>
    </w:p>
    <w:sdt>
      <w:sdtPr>
        <w:id w:val="-1382855775"/>
        <w:placeholder>
          <w:docPart w:val="48698B640DD54B9E89ED010B9A958244"/>
        </w:placeholder>
        <w:showingPlcHdr/>
      </w:sdtPr>
      <w:sdtEndPr/>
      <w:sdtContent>
        <w:p w14:paraId="3B123CBD" w14:textId="07DC1427" w:rsidR="00C459E8" w:rsidRDefault="00C459E8" w:rsidP="00C459E8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45B10563" w14:textId="575F55D7" w:rsidR="00C459E8" w:rsidRDefault="00C459E8" w:rsidP="00C459E8">
      <w:pPr>
        <w:pStyle w:val="2mitNummerierung"/>
      </w:pPr>
      <w:bookmarkStart w:id="10" w:name="_Toc234325108"/>
      <w:r>
        <w:t>Eingabekontrolle</w:t>
      </w:r>
      <w:bookmarkEnd w:id="10"/>
    </w:p>
    <w:p w14:paraId="332881EE" w14:textId="77777777" w:rsidR="00C459E8" w:rsidRDefault="00C459E8" w:rsidP="00C459E8">
      <w:r>
        <w:t>(z. B. Protokollierung von administrativen Änderungen und Systemkonfigurationen)</w:t>
      </w:r>
    </w:p>
    <w:sdt>
      <w:sdtPr>
        <w:id w:val="-197478340"/>
        <w:placeholder>
          <w:docPart w:val="D4D9052443854290A5C0C390888734FF"/>
        </w:placeholder>
        <w:showingPlcHdr/>
      </w:sdtPr>
      <w:sdtEndPr/>
      <w:sdtContent>
        <w:p w14:paraId="340D4E92" w14:textId="15456282" w:rsidR="00C459E8" w:rsidRDefault="00C459E8" w:rsidP="00C459E8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7D8BF8F9" w14:textId="56D5E5BA" w:rsidR="00C459E8" w:rsidRDefault="00C459E8" w:rsidP="00C459E8">
      <w:pPr>
        <w:pStyle w:val="2mitNummerierung"/>
      </w:pPr>
      <w:bookmarkStart w:id="11" w:name="_Toc234325109"/>
      <w:r>
        <w:t>Verfügbarkeitskontrolle und Wiederherstellbarkeit</w:t>
      </w:r>
      <w:bookmarkEnd w:id="11"/>
    </w:p>
    <w:p w14:paraId="7DDB62A9" w14:textId="77777777" w:rsidR="00C459E8" w:rsidRDefault="00C459E8" w:rsidP="00C459E8">
      <w:r>
        <w:t>(z. B. Backup-Konzept, Redundanzen, Notfallpläne)</w:t>
      </w:r>
    </w:p>
    <w:sdt>
      <w:sdtPr>
        <w:id w:val="-69430354"/>
        <w:placeholder>
          <w:docPart w:val="CEB5829346274CAE8CB38E64802FCD71"/>
        </w:placeholder>
        <w:showingPlcHdr/>
      </w:sdtPr>
      <w:sdtEndPr/>
      <w:sdtContent>
        <w:p w14:paraId="6464F77C" w14:textId="352A08E7" w:rsidR="00C459E8" w:rsidRDefault="00C459E8" w:rsidP="00C459E8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10774743" w14:textId="4C80CE41" w:rsidR="00C459E8" w:rsidRDefault="00C459E8" w:rsidP="00C459E8">
      <w:pPr>
        <w:pStyle w:val="2mitNummerierung"/>
      </w:pPr>
      <w:bookmarkStart w:id="12" w:name="_Toc234325110"/>
      <w:r>
        <w:t>Trennung von Daten</w:t>
      </w:r>
      <w:bookmarkEnd w:id="12"/>
    </w:p>
    <w:p w14:paraId="4AF58871" w14:textId="77777777" w:rsidR="00C459E8" w:rsidRDefault="00C459E8" w:rsidP="00C459E8">
      <w:r>
        <w:t>(z. B. Mandantentrennung zwischen Kunden, Trennung von Produktiv- und Testdaten)</w:t>
      </w:r>
    </w:p>
    <w:sdt>
      <w:sdtPr>
        <w:id w:val="-1807536929"/>
        <w:placeholder>
          <w:docPart w:val="C37D6C9C79844C8381D5889839DFD7A1"/>
        </w:placeholder>
        <w:showingPlcHdr/>
      </w:sdtPr>
      <w:sdtEndPr/>
      <w:sdtContent>
        <w:p w14:paraId="48802C3E" w14:textId="2DE59A91" w:rsidR="00C459E8" w:rsidRDefault="00C459E8" w:rsidP="00C459E8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4E47E410" w14:textId="77777777" w:rsidR="00066C98" w:rsidRDefault="00066C98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782E3484" w14:textId="4BD89138" w:rsidR="00C459E8" w:rsidRDefault="00C459E8" w:rsidP="00C459E8">
      <w:pPr>
        <w:pStyle w:val="1mitNummerierung"/>
      </w:pPr>
      <w:bookmarkStart w:id="13" w:name="_Toc234325111"/>
      <w:r>
        <w:lastRenderedPageBreak/>
        <w:t>Unterauftragsverarbeiter</w:t>
      </w:r>
      <w:bookmarkEnd w:id="13"/>
    </w:p>
    <w:p w14:paraId="1FA19EAC" w14:textId="77777777" w:rsidR="00C459E8" w:rsidRDefault="00C459E8" w:rsidP="00C459E8">
      <w:r>
        <w:t>Bitte alle Unterauftragsverarbeiter aufführen, die im Zusammenhang mit der Erbringung der Leistungen für den Landkreis Rotenburg (Wümme) eingesetzt werden.</w:t>
      </w:r>
    </w:p>
    <w:tbl>
      <w:tblPr>
        <w:tblStyle w:val="LKROW"/>
        <w:tblW w:w="0" w:type="auto"/>
        <w:tblLook w:val="04A0" w:firstRow="1" w:lastRow="0" w:firstColumn="1" w:lastColumn="0" w:noHBand="0" w:noVBand="1"/>
      </w:tblPr>
      <w:tblGrid>
        <w:gridCol w:w="1399"/>
        <w:gridCol w:w="2679"/>
        <w:gridCol w:w="1400"/>
        <w:gridCol w:w="2553"/>
        <w:gridCol w:w="2061"/>
      </w:tblGrid>
      <w:tr w:rsidR="00C459E8" w14:paraId="3201B587" w14:textId="10E4F54E" w:rsidTr="00C459E8">
        <w:tc>
          <w:tcPr>
            <w:tcW w:w="1399" w:type="dxa"/>
            <w:tcBorders>
              <w:bottom w:val="single" w:sz="12" w:space="0" w:color="98C21D" w:themeColor="accent2"/>
            </w:tcBorders>
          </w:tcPr>
          <w:p w14:paraId="50B236F7" w14:textId="5336FD7F" w:rsidR="00C459E8" w:rsidRPr="00A41872" w:rsidRDefault="00C459E8" w:rsidP="002275BD">
            <w:pPr>
              <w:rPr>
                <w:b/>
              </w:rPr>
            </w:pPr>
            <w:r>
              <w:rPr>
                <w:b/>
              </w:rPr>
              <w:t>Nr.</w:t>
            </w:r>
          </w:p>
        </w:tc>
        <w:tc>
          <w:tcPr>
            <w:tcW w:w="2679" w:type="dxa"/>
            <w:tcBorders>
              <w:bottom w:val="single" w:sz="12" w:space="0" w:color="98C21D" w:themeColor="accent2"/>
            </w:tcBorders>
          </w:tcPr>
          <w:p w14:paraId="5FF3933F" w14:textId="599E0588" w:rsidR="00C459E8" w:rsidRPr="00A41872" w:rsidRDefault="00C459E8" w:rsidP="002275BD">
            <w:pPr>
              <w:rPr>
                <w:b/>
              </w:rPr>
            </w:pPr>
            <w:r>
              <w:rPr>
                <w:b/>
              </w:rPr>
              <w:t>Name des Unterauftragsverarbeiters</w:t>
            </w:r>
          </w:p>
        </w:tc>
        <w:tc>
          <w:tcPr>
            <w:tcW w:w="1400" w:type="dxa"/>
            <w:tcBorders>
              <w:bottom w:val="single" w:sz="12" w:space="0" w:color="98C21D" w:themeColor="accent2"/>
            </w:tcBorders>
          </w:tcPr>
          <w:p w14:paraId="1E64B8D9" w14:textId="0A26B42A" w:rsidR="00C459E8" w:rsidRPr="00A41872" w:rsidRDefault="00C459E8" w:rsidP="002275BD">
            <w:pPr>
              <w:rPr>
                <w:b/>
              </w:rPr>
            </w:pPr>
            <w:r>
              <w:rPr>
                <w:b/>
              </w:rPr>
              <w:t>Sitz</w:t>
            </w:r>
          </w:p>
        </w:tc>
        <w:tc>
          <w:tcPr>
            <w:tcW w:w="2553" w:type="dxa"/>
            <w:tcBorders>
              <w:bottom w:val="single" w:sz="12" w:space="0" w:color="98C21D" w:themeColor="accent2"/>
            </w:tcBorders>
          </w:tcPr>
          <w:p w14:paraId="191411F5" w14:textId="461C144C" w:rsidR="00C459E8" w:rsidRPr="00A41872" w:rsidRDefault="00C459E8" w:rsidP="002275BD">
            <w:pPr>
              <w:rPr>
                <w:b/>
              </w:rPr>
            </w:pPr>
            <w:r>
              <w:rPr>
                <w:b/>
              </w:rPr>
              <w:t>Rolle / Tätigkeit</w:t>
            </w:r>
          </w:p>
        </w:tc>
        <w:tc>
          <w:tcPr>
            <w:tcW w:w="2061" w:type="dxa"/>
            <w:tcBorders>
              <w:bottom w:val="single" w:sz="12" w:space="0" w:color="98C21D" w:themeColor="accent2"/>
            </w:tcBorders>
          </w:tcPr>
          <w:p w14:paraId="3AA37200" w14:textId="2C0C4538" w:rsidR="00C459E8" w:rsidRDefault="00C459E8" w:rsidP="002275BD">
            <w:pPr>
              <w:rPr>
                <w:b/>
              </w:rPr>
            </w:pPr>
            <w:r>
              <w:rPr>
                <w:b/>
              </w:rPr>
              <w:t>Verarbeitungsort(e)</w:t>
            </w:r>
          </w:p>
        </w:tc>
      </w:tr>
      <w:tr w:rsidR="00C459E8" w14:paraId="6CDF333A" w14:textId="2B593A79" w:rsidTr="00C459E8">
        <w:tc>
          <w:tcPr>
            <w:tcW w:w="1399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069DC780" w14:textId="35BB5077" w:rsidR="00C459E8" w:rsidRDefault="00C459E8" w:rsidP="002275BD">
            <w:r>
              <w:t>1</w:t>
            </w:r>
          </w:p>
        </w:tc>
        <w:tc>
          <w:tcPr>
            <w:tcW w:w="2679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6DFB299A" w14:textId="77777777" w:rsidR="00C459E8" w:rsidRDefault="00C459E8" w:rsidP="002275BD"/>
        </w:tc>
        <w:tc>
          <w:tcPr>
            <w:tcW w:w="1400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5777EA50" w14:textId="77777777" w:rsidR="00C459E8" w:rsidRDefault="00C459E8" w:rsidP="002275BD"/>
        </w:tc>
        <w:tc>
          <w:tcPr>
            <w:tcW w:w="2553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2E64D229" w14:textId="77777777" w:rsidR="00C459E8" w:rsidRDefault="00C459E8" w:rsidP="002275BD"/>
        </w:tc>
        <w:tc>
          <w:tcPr>
            <w:tcW w:w="2061" w:type="dxa"/>
            <w:tcBorders>
              <w:top w:val="single" w:sz="12" w:space="0" w:color="98C21D" w:themeColor="accent2"/>
              <w:bottom w:val="single" w:sz="2" w:space="0" w:color="auto"/>
            </w:tcBorders>
          </w:tcPr>
          <w:p w14:paraId="192510F2" w14:textId="77777777" w:rsidR="00C459E8" w:rsidRDefault="00C459E8" w:rsidP="002275BD"/>
        </w:tc>
      </w:tr>
      <w:tr w:rsidR="00C459E8" w14:paraId="25F168ED" w14:textId="3E07D75A" w:rsidTr="00C459E8"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</w:tcPr>
          <w:p w14:paraId="49BD2B16" w14:textId="2E481C17" w:rsidR="00C459E8" w:rsidRDefault="00C459E8" w:rsidP="002275BD">
            <w:r>
              <w:t>2</w:t>
            </w:r>
          </w:p>
        </w:tc>
        <w:tc>
          <w:tcPr>
            <w:tcW w:w="2679" w:type="dxa"/>
            <w:tcBorders>
              <w:top w:val="single" w:sz="2" w:space="0" w:color="auto"/>
              <w:bottom w:val="single" w:sz="2" w:space="0" w:color="auto"/>
            </w:tcBorders>
          </w:tcPr>
          <w:p w14:paraId="792ABDEF" w14:textId="77777777" w:rsidR="00C459E8" w:rsidRDefault="00C459E8" w:rsidP="002275BD"/>
        </w:tc>
        <w:tc>
          <w:tcPr>
            <w:tcW w:w="1400" w:type="dxa"/>
            <w:tcBorders>
              <w:top w:val="single" w:sz="2" w:space="0" w:color="auto"/>
              <w:bottom w:val="single" w:sz="2" w:space="0" w:color="auto"/>
            </w:tcBorders>
          </w:tcPr>
          <w:p w14:paraId="77C57CF2" w14:textId="77777777" w:rsidR="00C459E8" w:rsidRDefault="00C459E8" w:rsidP="002275BD"/>
        </w:tc>
        <w:tc>
          <w:tcPr>
            <w:tcW w:w="2553" w:type="dxa"/>
            <w:tcBorders>
              <w:top w:val="single" w:sz="2" w:space="0" w:color="auto"/>
              <w:bottom w:val="single" w:sz="2" w:space="0" w:color="auto"/>
            </w:tcBorders>
          </w:tcPr>
          <w:p w14:paraId="6E574B52" w14:textId="77777777" w:rsidR="00C459E8" w:rsidRDefault="00C459E8" w:rsidP="002275BD"/>
        </w:tc>
        <w:tc>
          <w:tcPr>
            <w:tcW w:w="2061" w:type="dxa"/>
            <w:tcBorders>
              <w:top w:val="single" w:sz="2" w:space="0" w:color="auto"/>
              <w:bottom w:val="single" w:sz="2" w:space="0" w:color="auto"/>
            </w:tcBorders>
          </w:tcPr>
          <w:p w14:paraId="4DDD5D74" w14:textId="77777777" w:rsidR="00C459E8" w:rsidRDefault="00C459E8" w:rsidP="002275BD"/>
        </w:tc>
      </w:tr>
      <w:tr w:rsidR="00C459E8" w14:paraId="74DF4B91" w14:textId="4057091A" w:rsidTr="00C459E8">
        <w:tc>
          <w:tcPr>
            <w:tcW w:w="1399" w:type="dxa"/>
            <w:tcBorders>
              <w:top w:val="single" w:sz="2" w:space="0" w:color="auto"/>
              <w:bottom w:val="single" w:sz="2" w:space="0" w:color="auto"/>
            </w:tcBorders>
          </w:tcPr>
          <w:p w14:paraId="3953015F" w14:textId="64368A9F" w:rsidR="00C459E8" w:rsidRDefault="00C459E8" w:rsidP="002275BD">
            <w:r>
              <w:t>3</w:t>
            </w:r>
          </w:p>
        </w:tc>
        <w:tc>
          <w:tcPr>
            <w:tcW w:w="2679" w:type="dxa"/>
            <w:tcBorders>
              <w:top w:val="single" w:sz="2" w:space="0" w:color="auto"/>
              <w:bottom w:val="single" w:sz="2" w:space="0" w:color="auto"/>
            </w:tcBorders>
          </w:tcPr>
          <w:p w14:paraId="406878F8" w14:textId="77777777" w:rsidR="00C459E8" w:rsidRDefault="00C459E8" w:rsidP="002275BD"/>
        </w:tc>
        <w:tc>
          <w:tcPr>
            <w:tcW w:w="1400" w:type="dxa"/>
            <w:tcBorders>
              <w:top w:val="single" w:sz="2" w:space="0" w:color="auto"/>
              <w:bottom w:val="single" w:sz="2" w:space="0" w:color="auto"/>
            </w:tcBorders>
          </w:tcPr>
          <w:p w14:paraId="02F5ABAC" w14:textId="77777777" w:rsidR="00C459E8" w:rsidRDefault="00C459E8" w:rsidP="002275BD"/>
        </w:tc>
        <w:tc>
          <w:tcPr>
            <w:tcW w:w="2553" w:type="dxa"/>
            <w:tcBorders>
              <w:top w:val="single" w:sz="2" w:space="0" w:color="auto"/>
              <w:bottom w:val="single" w:sz="2" w:space="0" w:color="auto"/>
            </w:tcBorders>
          </w:tcPr>
          <w:p w14:paraId="25C79657" w14:textId="77777777" w:rsidR="00C459E8" w:rsidRDefault="00C459E8" w:rsidP="002275BD"/>
        </w:tc>
        <w:tc>
          <w:tcPr>
            <w:tcW w:w="2061" w:type="dxa"/>
            <w:tcBorders>
              <w:top w:val="single" w:sz="2" w:space="0" w:color="auto"/>
              <w:bottom w:val="single" w:sz="2" w:space="0" w:color="auto"/>
            </w:tcBorders>
          </w:tcPr>
          <w:p w14:paraId="6604FBBE" w14:textId="77777777" w:rsidR="00C459E8" w:rsidRDefault="00C459E8" w:rsidP="002275BD"/>
        </w:tc>
      </w:tr>
    </w:tbl>
    <w:p w14:paraId="751C4A27" w14:textId="77777777" w:rsidR="00C459E8" w:rsidRDefault="00C459E8" w:rsidP="00C459E8"/>
    <w:p w14:paraId="5BDD9C29" w14:textId="77777777" w:rsidR="00066C98" w:rsidRDefault="00066C98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2A5F823F" w14:textId="37052808" w:rsidR="00C459E8" w:rsidRDefault="00C459E8" w:rsidP="00C459E8">
      <w:pPr>
        <w:pStyle w:val="1mitNummerierung"/>
      </w:pPr>
      <w:bookmarkStart w:id="14" w:name="_Toc234325112"/>
      <w:r>
        <w:lastRenderedPageBreak/>
        <w:t>Datenflüsse und Speicherorte</w:t>
      </w:r>
      <w:bookmarkEnd w:id="14"/>
    </w:p>
    <w:p w14:paraId="2D147F42" w14:textId="2F40C4B4" w:rsidR="00C459E8" w:rsidRDefault="00C459E8" w:rsidP="00C459E8">
      <w:pPr>
        <w:pStyle w:val="2mitNummerierung"/>
      </w:pPr>
      <w:bookmarkStart w:id="15" w:name="_Toc234325113"/>
      <w:r>
        <w:t>Rechenzentrumsstandorte</w:t>
      </w:r>
      <w:bookmarkEnd w:id="15"/>
    </w:p>
    <w:p w14:paraId="0662CEB0" w14:textId="3AAD12BA" w:rsidR="00C459E8" w:rsidRDefault="00C459E8" w:rsidP="00C459E8">
      <w:r>
        <w:t>Bitte alle Rechenzentrumsstandorte angeben, in denen Daten des Auftraggebers verarbeitet oder gespeichert werden (nur E</w:t>
      </w:r>
      <w:r w:rsidR="00296E1E">
        <w:t>WR</w:t>
      </w:r>
      <w:r>
        <w:t xml:space="preserve"> zulässig).</w:t>
      </w:r>
    </w:p>
    <w:sdt>
      <w:sdtPr>
        <w:id w:val="1047733675"/>
        <w:placeholder>
          <w:docPart w:val="69476BBE4A4945E8AA0F168B7F052F7A"/>
        </w:placeholder>
        <w:showingPlcHdr/>
      </w:sdtPr>
      <w:sdtEndPr/>
      <w:sdtContent>
        <w:p w14:paraId="179FE2E6" w14:textId="521B3428" w:rsidR="00C459E8" w:rsidRDefault="00066C98" w:rsidP="00C459E8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6BD0446E" w14:textId="6500497F" w:rsidR="00C459E8" w:rsidRDefault="00C459E8" w:rsidP="00C459E8">
      <w:pPr>
        <w:pStyle w:val="2mitNummerierung"/>
      </w:pPr>
      <w:bookmarkStart w:id="16" w:name="_Toc234325114"/>
      <w:r>
        <w:t>Nutzung externer KI-Modelle</w:t>
      </w:r>
      <w:bookmarkEnd w:id="16"/>
    </w:p>
    <w:p w14:paraId="2FDE169D" w14:textId="77777777" w:rsidR="00C459E8" w:rsidRDefault="00C459E8" w:rsidP="00C459E8">
      <w:r>
        <w:t>Bitte die Datenflüsse bei der Nutzung externer KI-Modelle (z. B. LLM-Anbieter) beschreiben und erläutern, wie sichergestellt wird, dass:</w:t>
      </w:r>
    </w:p>
    <w:p w14:paraId="7616592D" w14:textId="03D6D43E" w:rsidR="00C459E8" w:rsidRDefault="00C459E8" w:rsidP="00066C98">
      <w:pPr>
        <w:pStyle w:val="Listenabsatz"/>
        <w:numPr>
          <w:ilvl w:val="0"/>
          <w:numId w:val="14"/>
        </w:numPr>
      </w:pPr>
      <w:r>
        <w:t xml:space="preserve">die Verarbeitung ausschließlich innerhalb </w:t>
      </w:r>
      <w:r w:rsidR="005654CD">
        <w:t>des EWR oder der Schweiz</w:t>
      </w:r>
      <w:r>
        <w:t xml:space="preserve"> erfolgt,</w:t>
      </w:r>
    </w:p>
    <w:p w14:paraId="526812E0" w14:textId="6E24A692" w:rsidR="00C459E8" w:rsidRDefault="00C459E8" w:rsidP="00066C98">
      <w:pPr>
        <w:pStyle w:val="Listenabsatz"/>
        <w:numPr>
          <w:ilvl w:val="0"/>
          <w:numId w:val="14"/>
        </w:numPr>
      </w:pPr>
      <w:r>
        <w:t>Eingaben/Ausgaben nicht zu Trainingszwecken verwendet werden,</w:t>
      </w:r>
    </w:p>
    <w:p w14:paraId="7DA8FB34" w14:textId="412AC962" w:rsidR="00C459E8" w:rsidRDefault="00C459E8" w:rsidP="00066C98">
      <w:pPr>
        <w:pStyle w:val="Listenabsatz"/>
        <w:numPr>
          <w:ilvl w:val="0"/>
          <w:numId w:val="14"/>
        </w:numPr>
      </w:pPr>
      <w:r>
        <w:t xml:space="preserve">der Zero-Data-Retention-Modus unterstützt </w:t>
      </w:r>
      <w:r w:rsidR="00736201">
        <w:t xml:space="preserve">und eingehalten </w:t>
      </w:r>
      <w:r>
        <w:t>wird.</w:t>
      </w:r>
    </w:p>
    <w:sdt>
      <w:sdtPr>
        <w:id w:val="-1866817139"/>
        <w:placeholder>
          <w:docPart w:val="747FCD518ADC4EDA9EA27BBD5A9E07A4"/>
        </w:placeholder>
        <w:showingPlcHdr/>
      </w:sdtPr>
      <w:sdtEndPr/>
      <w:sdtContent>
        <w:p w14:paraId="56BA064E" w14:textId="126A3FCD" w:rsidR="00C459E8" w:rsidRDefault="00066C98" w:rsidP="00C459E8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3990C776" w14:textId="2C990878" w:rsidR="00C459E8" w:rsidRDefault="00C459E8" w:rsidP="00C459E8">
      <w:pPr>
        <w:pStyle w:val="2mitNummerierung"/>
      </w:pPr>
      <w:bookmarkStart w:id="17" w:name="_Toc234325115"/>
      <w:r>
        <w:t>Aufbewahrung und Löschung</w:t>
      </w:r>
      <w:bookmarkEnd w:id="17"/>
    </w:p>
    <w:p w14:paraId="0240CDA4" w14:textId="77777777" w:rsidR="00C459E8" w:rsidRDefault="00C459E8" w:rsidP="00C459E8">
      <w:r>
        <w:t>Bitte das Lösch- und Aufbewahrungskonzept für Chatverläufe, Dateien und Protokolldaten beschreiben.</w:t>
      </w:r>
    </w:p>
    <w:sdt>
      <w:sdtPr>
        <w:id w:val="-245041787"/>
        <w:placeholder>
          <w:docPart w:val="B03C18ED7E0D47A9BC2C840843D58993"/>
        </w:placeholder>
        <w:showingPlcHdr/>
      </w:sdtPr>
      <w:sdtEndPr/>
      <w:sdtContent>
        <w:p w14:paraId="0B1DC2E8" w14:textId="14BBE3FE" w:rsidR="00C459E8" w:rsidRDefault="00066C98" w:rsidP="00C459E8">
          <w:r w:rsidRPr="00F03D9F">
            <w:rPr>
              <w:rStyle w:val="Platzhaltertext"/>
            </w:rPr>
            <w:t>Klicken oder tippen Sie hier, um Text einzugeben.</w:t>
          </w:r>
        </w:p>
      </w:sdtContent>
    </w:sdt>
    <w:p w14:paraId="685B4D03" w14:textId="77777777" w:rsidR="00066C98" w:rsidRDefault="00066C98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>
        <w:br w:type="page"/>
      </w:r>
    </w:p>
    <w:p w14:paraId="0FCAE5D9" w14:textId="5FBCC841" w:rsidR="00C459E8" w:rsidRDefault="00C459E8" w:rsidP="00C459E8">
      <w:pPr>
        <w:pStyle w:val="1mitNummerierung"/>
      </w:pPr>
      <w:bookmarkStart w:id="18" w:name="_Toc234325116"/>
      <w:r>
        <w:lastRenderedPageBreak/>
        <w:t>Kein Training mit Daten des Auftraggebers</w:t>
      </w:r>
      <w:bookmarkEnd w:id="18"/>
    </w:p>
    <w:p w14:paraId="75E07CB4" w14:textId="77777777" w:rsidR="00C459E8" w:rsidRDefault="00C459E8" w:rsidP="00C459E8">
      <w:r>
        <w:t>Hiermit erklärt der Bieter, dass Eingaben und Ausgaben des Auftraggebers weder durch den Bieter noch durch eingesetzte Unterauftragsverarbeiter für das Training oder Feintuning von KI-Modellen verwendet werden.</w:t>
      </w:r>
    </w:p>
    <w:p w14:paraId="5BA5443A" w14:textId="77777777" w:rsidR="00066C98" w:rsidRDefault="00066C98" w:rsidP="00C459E8"/>
    <w:p w14:paraId="401CEFE7" w14:textId="10678BBC" w:rsidR="00C459E8" w:rsidRDefault="00C459E8" w:rsidP="00C459E8">
      <w:r>
        <w:t>Ort, Datum:</w:t>
      </w:r>
      <w:r w:rsidR="00066C98">
        <w:tab/>
      </w:r>
      <w:sdt>
        <w:sdtPr>
          <w:id w:val="1920680805"/>
          <w:placeholder>
            <w:docPart w:val="AAB1328305574BE6BB20672E2F3CD96F"/>
          </w:placeholder>
          <w:showingPlcHdr/>
          <w:text/>
        </w:sdtPr>
        <w:sdtEndPr/>
        <w:sdtContent>
          <w:r w:rsidR="00066C98" w:rsidRPr="00F03D9F">
            <w:rPr>
              <w:rStyle w:val="Platzhaltertext"/>
            </w:rPr>
            <w:t>Klicken oder tippen Sie hier, um Text einzugeben.</w:t>
          </w:r>
        </w:sdtContent>
      </w:sdt>
    </w:p>
    <w:p w14:paraId="18158C34" w14:textId="4E64F443" w:rsidR="00066C98" w:rsidRDefault="00066C98" w:rsidP="00C459E8">
      <w:r>
        <w:t>Name:</w:t>
      </w:r>
      <w:r>
        <w:tab/>
      </w:r>
      <w:r>
        <w:tab/>
      </w:r>
      <w:sdt>
        <w:sdtPr>
          <w:id w:val="-57633522"/>
          <w:placeholder>
            <w:docPart w:val="EC99E35755E84AF58F2433CCC340C1F9"/>
          </w:placeholder>
          <w:showingPlcHdr/>
          <w:text/>
        </w:sdtPr>
        <w:sdtEndPr/>
        <w:sdtContent>
          <w:r w:rsidRPr="00F03D9F">
            <w:rPr>
              <w:rStyle w:val="Platzhaltertext"/>
            </w:rPr>
            <w:t>Klicken oder tippen Sie hier, um Text einzugeben.</w:t>
          </w:r>
        </w:sdtContent>
      </w:sdt>
    </w:p>
    <w:p w14:paraId="4D8E3586" w14:textId="51657751" w:rsidR="00066C98" w:rsidRDefault="00066C98" w:rsidP="00C459E8"/>
    <w:p w14:paraId="3E31637A" w14:textId="77777777" w:rsidR="00066C98" w:rsidRDefault="00066C98" w:rsidP="00C459E8"/>
    <w:p w14:paraId="4BBF61BE" w14:textId="77777777" w:rsidR="00066C98" w:rsidRDefault="00066C98" w:rsidP="00C459E8"/>
    <w:tbl>
      <w:tblPr>
        <w:tblStyle w:val="LKROW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839"/>
      </w:tblGrid>
      <w:tr w:rsidR="00066C98" w14:paraId="2D5B5383" w14:textId="77777777" w:rsidTr="00066C98">
        <w:tc>
          <w:tcPr>
            <w:tcW w:w="5839" w:type="dxa"/>
            <w:vAlign w:val="center"/>
          </w:tcPr>
          <w:p w14:paraId="239F9458" w14:textId="77777777" w:rsidR="00066C98" w:rsidRDefault="00066C98" w:rsidP="00066C98">
            <w:pPr>
              <w:jc w:val="center"/>
            </w:pPr>
            <w:r>
              <w:t>Unterschrift</w:t>
            </w:r>
          </w:p>
          <w:p w14:paraId="1E5E93DD" w14:textId="77777777" w:rsidR="00066C98" w:rsidRDefault="00066C98" w:rsidP="00066C98">
            <w:pPr>
              <w:jc w:val="center"/>
            </w:pPr>
          </w:p>
        </w:tc>
      </w:tr>
    </w:tbl>
    <w:p w14:paraId="36A6E12A" w14:textId="4B818DEA" w:rsidR="00066C98" w:rsidRDefault="00066C98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</w:p>
    <w:sectPr w:rsidR="00066C98" w:rsidSect="00CC1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907" w:bottom="1418" w:left="907" w:header="68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62B25" w14:textId="77777777" w:rsidR="00C459E8" w:rsidRDefault="00C459E8" w:rsidP="007A5714">
      <w:pPr>
        <w:spacing w:after="0" w:line="240" w:lineRule="auto"/>
      </w:pPr>
      <w:r>
        <w:separator/>
      </w:r>
    </w:p>
  </w:endnote>
  <w:endnote w:type="continuationSeparator" w:id="0">
    <w:p w14:paraId="1396A41E" w14:textId="77777777" w:rsidR="00C459E8" w:rsidRDefault="00C459E8" w:rsidP="007A5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57937" w14:textId="77777777" w:rsidR="00CC1B0C" w:rsidRDefault="00CC1B0C" w:rsidP="003C0239">
    <w:pPr>
      <w:pStyle w:val="Fuzeile"/>
      <w:tabs>
        <w:tab w:val="clear" w:pos="4536"/>
        <w:tab w:val="clear" w:pos="9072"/>
        <w:tab w:val="center" w:pos="9498"/>
      </w:tabs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2E7E768" wp14:editId="25A56E67">
              <wp:simplePos x="0" y="0"/>
              <wp:positionH relativeFrom="margin">
                <wp:posOffset>-93980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28078183" id="Ellipse 7" o:spid="_x0000_s1026" style="position:absolute;margin-left:-7.4pt;margin-top:-3.65pt;width:19.4pt;height:19.4pt;z-index:-2516531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" fillcolor="#98c21d" stroked="f" strokeweight="1pt">
              <v:stroke joinstyle="miter"/>
              <w10:wrap anchorx="margin"/>
            </v:oval>
          </w:pict>
        </mc:Fallback>
      </mc:AlternateContent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4B02D0" w:rsidRPr="004B02D0">
      <w:rPr>
        <w:noProof/>
        <w:color w:val="FFFFFF" w:themeColor="background1"/>
        <w:sz w:val="20"/>
      </w:rPr>
      <w:t>4</w:t>
    </w:r>
    <w:r w:rsidRPr="00F93D56">
      <w:rPr>
        <w:color w:val="FFFFFF" w:themeColor="background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1FBE3" w14:textId="77777777" w:rsidR="00CC1B0C" w:rsidRDefault="00CC1B0C" w:rsidP="003C0239">
    <w:pPr>
      <w:pStyle w:val="Fuzeile"/>
      <w:tabs>
        <w:tab w:val="clear" w:pos="4536"/>
        <w:tab w:val="clear" w:pos="9072"/>
        <w:tab w:val="center" w:pos="709"/>
      </w:tabs>
      <w:jc w:val="right"/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5689354A" wp14:editId="68CE49D9">
              <wp:simplePos x="0" y="0"/>
              <wp:positionH relativeFrom="margin">
                <wp:posOffset>6253480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4" name="El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A347516" id="Ellipse 4" o:spid="_x0000_s1026" style="position:absolute;margin-left:492.4pt;margin-top:-3.65pt;width:19.4pt;height:19.4pt;z-index:-2516490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" fillcolor="#98c21d" stroked="f" strokeweight="1pt">
              <v:stroke joinstyle="miter"/>
              <w10:wrap anchorx="margin"/>
            </v:oval>
          </w:pict>
        </mc:Fallback>
      </mc:AlternateContent>
    </w:r>
    <w:r>
      <w:rPr>
        <w:rFonts w:ascii="Kohinoor Bold" w:hAnsi="Kohinoor Bold"/>
        <w:color w:val="FFFFFF" w:themeColor="background1"/>
      </w:rPr>
      <w:tab/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4B02D0" w:rsidRPr="004B02D0">
      <w:rPr>
        <w:noProof/>
        <w:color w:val="FFFFFF" w:themeColor="background1"/>
        <w:sz w:val="20"/>
      </w:rPr>
      <w:t>3</w:t>
    </w:r>
    <w:r w:rsidRPr="00F93D56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A2742" w14:textId="77777777" w:rsidR="00C459E8" w:rsidRDefault="00C459E8" w:rsidP="007A5714">
      <w:pPr>
        <w:spacing w:after="0" w:line="240" w:lineRule="auto"/>
      </w:pPr>
      <w:r>
        <w:separator/>
      </w:r>
    </w:p>
  </w:footnote>
  <w:footnote w:type="continuationSeparator" w:id="0">
    <w:p w14:paraId="5E84D74F" w14:textId="77777777" w:rsidR="00C459E8" w:rsidRDefault="00C459E8" w:rsidP="007A5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9758A" w14:textId="2B91DE93" w:rsidR="00CC1B0C" w:rsidRPr="00B81B38" w:rsidRDefault="00626281" w:rsidP="00387BAC">
    <w:pPr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2842827"/>
        <w:placeholder>
          <w:docPart w:val="1E11616EE8474A3C9761CA233FC6076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459E8">
          <w:rPr>
            <w:rFonts w:asciiTheme="minorHAnsi" w:hAnsiTheme="minorHAnsi"/>
            <w:sz w:val="18"/>
            <w:szCs w:val="18"/>
          </w:rPr>
          <w:t>Anlage B1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13E859" wp14:editId="4CC55BB3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296BE1" id="Gerader Verbinde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  <w:r w:rsidR="00C04A65" w:rsidRPr="00B81B38">
      <w:rPr>
        <w:rFonts w:asciiTheme="minorHAnsi" w:hAnsiTheme="minorHAnsi"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3221C" w14:textId="2A1703E8" w:rsidR="00CC1B0C" w:rsidRPr="00B81B38" w:rsidRDefault="00626281" w:rsidP="00387BAC">
    <w:pPr>
      <w:jc w:val="right"/>
      <w:rPr>
        <w:rFonts w:asciiTheme="minorHAnsi" w:hAnsiTheme="minorHAnsi"/>
        <w:sz w:val="18"/>
        <w:szCs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0904983"/>
        <w:placeholder>
          <w:docPart w:val="48698B640DD54B9E89ED010B9A95824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459E8">
          <w:rPr>
            <w:rFonts w:asciiTheme="minorHAnsi" w:hAnsiTheme="minorHAnsi"/>
            <w:sz w:val="18"/>
            <w:szCs w:val="18"/>
          </w:rPr>
          <w:t>Anlage B1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A5BB2CD" wp14:editId="3AE734F8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2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327E8B" id="Gerader Verbinde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0E727" w14:textId="77777777" w:rsidR="007A5714" w:rsidRDefault="007A5714">
    <w:pPr>
      <w:pStyle w:val="Kopfzeile"/>
    </w:pPr>
    <w:r w:rsidRPr="00050E60">
      <w:rPr>
        <w:rFonts w:ascii="Microsoft Sans Serif" w:hAnsi="Microsoft Sans Serif" w:cs="Microsoft Sans Serif"/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F3EE3C" wp14:editId="45075CEC">
              <wp:simplePos x="0" y="0"/>
              <wp:positionH relativeFrom="page">
                <wp:align>left</wp:align>
              </wp:positionH>
              <wp:positionV relativeFrom="paragraph">
                <wp:posOffset>-445853</wp:posOffset>
              </wp:positionV>
              <wp:extent cx="8039100" cy="10753725"/>
              <wp:effectExtent l="0" t="0" r="0" b="9525"/>
              <wp:wrapNone/>
              <wp:docPr id="35" name="Rechteck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10753725"/>
                      </a:xfrm>
                      <a:prstGeom prst="rect">
                        <a:avLst/>
                      </a:prstGeom>
                      <a:solidFill>
                        <a:srgbClr val="0069A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8839E5" id="Rechteck 35" o:spid="_x0000_s1026" style="position:absolute;margin-left:0;margin-top:-35.1pt;width:633pt;height:846.7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" fillcolor="#0069a6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469C7"/>
    <w:multiLevelType w:val="hybridMultilevel"/>
    <w:tmpl w:val="8E2E0B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C1A23"/>
    <w:multiLevelType w:val="hybridMultilevel"/>
    <w:tmpl w:val="8B4E948C"/>
    <w:lvl w:ilvl="0" w:tplc="54780790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5A35D05"/>
    <w:multiLevelType w:val="hybridMultilevel"/>
    <w:tmpl w:val="B172F884"/>
    <w:lvl w:ilvl="0" w:tplc="3E8CCE7C">
      <w:numFmt w:val="bullet"/>
      <w:lvlText w:val="•"/>
      <w:lvlJc w:val="left"/>
      <w:pPr>
        <w:ind w:left="1425" w:hanging="705"/>
      </w:pPr>
      <w:rPr>
        <w:rFonts w:ascii="Kohinoor Book" w:eastAsiaTheme="minorHAnsi" w:hAnsi="Kohinoor Book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89628B"/>
    <w:multiLevelType w:val="hybridMultilevel"/>
    <w:tmpl w:val="0024A514"/>
    <w:lvl w:ilvl="0" w:tplc="3E8CCE7C">
      <w:numFmt w:val="bullet"/>
      <w:lvlText w:val="•"/>
      <w:lvlJc w:val="left"/>
      <w:pPr>
        <w:ind w:left="1065" w:hanging="705"/>
      </w:pPr>
      <w:rPr>
        <w:rFonts w:ascii="Kohinoor Book" w:eastAsiaTheme="minorHAnsi" w:hAnsi="Kohinoor Book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E3DB0"/>
    <w:multiLevelType w:val="hybridMultilevel"/>
    <w:tmpl w:val="64D4A800"/>
    <w:lvl w:ilvl="0" w:tplc="F282EA4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6B3665"/>
    <w:multiLevelType w:val="hybridMultilevel"/>
    <w:tmpl w:val="2C00566A"/>
    <w:lvl w:ilvl="0" w:tplc="0E74E89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4413A"/>
    <w:multiLevelType w:val="hybridMultilevel"/>
    <w:tmpl w:val="B6B4BBB0"/>
    <w:lvl w:ilvl="0" w:tplc="3E8CCE7C">
      <w:numFmt w:val="bullet"/>
      <w:lvlText w:val="•"/>
      <w:lvlJc w:val="left"/>
      <w:pPr>
        <w:ind w:left="1425" w:hanging="705"/>
      </w:pPr>
      <w:rPr>
        <w:rFonts w:ascii="Kohinoor Book" w:eastAsiaTheme="minorHAnsi" w:hAnsi="Kohinoor Book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6206B50"/>
    <w:multiLevelType w:val="multilevel"/>
    <w:tmpl w:val="1D747308"/>
    <w:lvl w:ilvl="0">
      <w:start w:val="1"/>
      <w:numFmt w:val="decimal"/>
      <w:pStyle w:val="1mitNummerierung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2mitNummerierung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3mitNummerierung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4mitNummerierung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8" w15:restartNumberingAfterBreak="0">
    <w:nsid w:val="46671BFC"/>
    <w:multiLevelType w:val="hybridMultilevel"/>
    <w:tmpl w:val="6CE4E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87141F"/>
    <w:multiLevelType w:val="hybridMultilevel"/>
    <w:tmpl w:val="7C32F39E"/>
    <w:lvl w:ilvl="0" w:tplc="90081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505D1D"/>
    <w:multiLevelType w:val="hybridMultilevel"/>
    <w:tmpl w:val="DE588D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835F66"/>
    <w:multiLevelType w:val="hybridMultilevel"/>
    <w:tmpl w:val="13B697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B3931"/>
    <w:multiLevelType w:val="hybridMultilevel"/>
    <w:tmpl w:val="C88C38E8"/>
    <w:lvl w:ilvl="0" w:tplc="04070001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C03526"/>
    <w:multiLevelType w:val="hybridMultilevel"/>
    <w:tmpl w:val="86F612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941605">
    <w:abstractNumId w:val="13"/>
  </w:num>
  <w:num w:numId="2" w16cid:durableId="511796593">
    <w:abstractNumId w:val="9"/>
  </w:num>
  <w:num w:numId="3" w16cid:durableId="703558700">
    <w:abstractNumId w:val="7"/>
  </w:num>
  <w:num w:numId="4" w16cid:durableId="1801341612">
    <w:abstractNumId w:val="4"/>
  </w:num>
  <w:num w:numId="5" w16cid:durableId="1678146480">
    <w:abstractNumId w:val="1"/>
  </w:num>
  <w:num w:numId="6" w16cid:durableId="1552033372">
    <w:abstractNumId w:val="5"/>
  </w:num>
  <w:num w:numId="7" w16cid:durableId="1500388691">
    <w:abstractNumId w:val="11"/>
  </w:num>
  <w:num w:numId="8" w16cid:durableId="456290672">
    <w:abstractNumId w:val="0"/>
  </w:num>
  <w:num w:numId="9" w16cid:durableId="334845806">
    <w:abstractNumId w:val="10"/>
  </w:num>
  <w:num w:numId="10" w16cid:durableId="1864632534">
    <w:abstractNumId w:val="3"/>
  </w:num>
  <w:num w:numId="11" w16cid:durableId="549803695">
    <w:abstractNumId w:val="2"/>
  </w:num>
  <w:num w:numId="12" w16cid:durableId="251670506">
    <w:abstractNumId w:val="6"/>
  </w:num>
  <w:num w:numId="13" w16cid:durableId="1501196648">
    <w:abstractNumId w:val="12"/>
  </w:num>
  <w:num w:numId="14" w16cid:durableId="9443408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9E8"/>
    <w:rsid w:val="00000D81"/>
    <w:rsid w:val="000141DD"/>
    <w:rsid w:val="00030F04"/>
    <w:rsid w:val="00066C98"/>
    <w:rsid w:val="00094EC9"/>
    <w:rsid w:val="0018194A"/>
    <w:rsid w:val="0019588D"/>
    <w:rsid w:val="001C1D4A"/>
    <w:rsid w:val="002275BD"/>
    <w:rsid w:val="002500C0"/>
    <w:rsid w:val="002825B6"/>
    <w:rsid w:val="00296E1E"/>
    <w:rsid w:val="002B4DA0"/>
    <w:rsid w:val="002C5FFC"/>
    <w:rsid w:val="002E7045"/>
    <w:rsid w:val="00305CFF"/>
    <w:rsid w:val="00366F0E"/>
    <w:rsid w:val="00372828"/>
    <w:rsid w:val="0038218F"/>
    <w:rsid w:val="00387BAC"/>
    <w:rsid w:val="003C0239"/>
    <w:rsid w:val="003D30E1"/>
    <w:rsid w:val="003F20DC"/>
    <w:rsid w:val="00447839"/>
    <w:rsid w:val="00466BBE"/>
    <w:rsid w:val="0049071D"/>
    <w:rsid w:val="004B02D0"/>
    <w:rsid w:val="004B1C05"/>
    <w:rsid w:val="004E152A"/>
    <w:rsid w:val="004F3C27"/>
    <w:rsid w:val="00500A84"/>
    <w:rsid w:val="0050755F"/>
    <w:rsid w:val="00545FB9"/>
    <w:rsid w:val="005654CD"/>
    <w:rsid w:val="00584AD8"/>
    <w:rsid w:val="005937E4"/>
    <w:rsid w:val="00593FC4"/>
    <w:rsid w:val="0062547D"/>
    <w:rsid w:val="00626281"/>
    <w:rsid w:val="006819B1"/>
    <w:rsid w:val="006964E3"/>
    <w:rsid w:val="006E1AA7"/>
    <w:rsid w:val="007032BB"/>
    <w:rsid w:val="00736201"/>
    <w:rsid w:val="00745129"/>
    <w:rsid w:val="00760E7C"/>
    <w:rsid w:val="007A5714"/>
    <w:rsid w:val="007A6F42"/>
    <w:rsid w:val="00835B09"/>
    <w:rsid w:val="008446D6"/>
    <w:rsid w:val="00864B2C"/>
    <w:rsid w:val="008F6522"/>
    <w:rsid w:val="008F7C06"/>
    <w:rsid w:val="00920A71"/>
    <w:rsid w:val="00920E7E"/>
    <w:rsid w:val="00922002"/>
    <w:rsid w:val="009735C3"/>
    <w:rsid w:val="009F24D8"/>
    <w:rsid w:val="00A41872"/>
    <w:rsid w:val="00A51F1B"/>
    <w:rsid w:val="00B00E67"/>
    <w:rsid w:val="00B661CD"/>
    <w:rsid w:val="00B7067A"/>
    <w:rsid w:val="00B81B38"/>
    <w:rsid w:val="00BC2BDE"/>
    <w:rsid w:val="00C04A65"/>
    <w:rsid w:val="00C17465"/>
    <w:rsid w:val="00C33346"/>
    <w:rsid w:val="00C459E8"/>
    <w:rsid w:val="00C6331A"/>
    <w:rsid w:val="00C639A9"/>
    <w:rsid w:val="00C73DFF"/>
    <w:rsid w:val="00CC1B0C"/>
    <w:rsid w:val="00D63BCB"/>
    <w:rsid w:val="00D72B0B"/>
    <w:rsid w:val="00D85991"/>
    <w:rsid w:val="00D939A3"/>
    <w:rsid w:val="00E071F6"/>
    <w:rsid w:val="00E13D51"/>
    <w:rsid w:val="00EB0771"/>
    <w:rsid w:val="00EB257B"/>
    <w:rsid w:val="00EC329B"/>
    <w:rsid w:val="00F62882"/>
    <w:rsid w:val="00F85782"/>
    <w:rsid w:val="00F93D56"/>
    <w:rsid w:val="00FC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3B63DF"/>
  <w14:defaultImageDpi w14:val="330"/>
  <w15:chartTrackingRefBased/>
  <w15:docId w15:val="{B5952F81-DE88-48D4-AE74-9FE84D45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ohinoor Book" w:eastAsiaTheme="minorHAnsi" w:hAnsi="Kohinoor Book" w:cstheme="minorBidi"/>
        <w:lang w:val="de-DE" w:eastAsia="en-US" w:bidi="ar-SA"/>
      </w:rPr>
    </w:rPrDefault>
    <w:pPrDefault>
      <w:pPr>
        <w:spacing w:after="160"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331A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62547D"/>
    <w:pPr>
      <w:keepNext/>
      <w:keepLines/>
      <w:spacing w:before="360" w:after="240" w:line="560" w:lineRule="exact"/>
      <w:outlineLvl w:val="0"/>
    </w:pPr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4E152A"/>
    <w:pPr>
      <w:keepNext/>
      <w:keepLines/>
      <w:spacing w:before="360" w:after="120" w:line="400" w:lineRule="exact"/>
      <w:outlineLvl w:val="1"/>
    </w:pPr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24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24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1F676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6E1AA7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6E1AA7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E1AA7"/>
    <w:rPr>
      <w:sz w:val="18"/>
    </w:rPr>
  </w:style>
  <w:style w:type="paragraph" w:styleId="Textkrper">
    <w:name w:val="Body Text"/>
    <w:basedOn w:val="Standard"/>
    <w:link w:val="TextkrperZchn"/>
    <w:rsid w:val="006E1AA7"/>
    <w:pPr>
      <w:spacing w:after="0" w:line="240" w:lineRule="auto"/>
    </w:pPr>
    <w:rPr>
      <w:rFonts w:eastAsia="Times New Roman" w:cs="Times New Roman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E1AA7"/>
    <w:rPr>
      <w:rFonts w:eastAsia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939A3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547D"/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KeinLeerraum">
    <w:name w:val="No Spacing"/>
    <w:basedOn w:val="Standard"/>
    <w:uiPriority w:val="1"/>
    <w:qFormat/>
    <w:rsid w:val="00500A84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4E152A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character" w:styleId="Hervorhebung">
    <w:name w:val="Emphasis"/>
    <w:aliases w:val="Anlauftext grün"/>
    <w:basedOn w:val="Absatz-Standardschriftart"/>
    <w:uiPriority w:val="20"/>
    <w:qFormat/>
    <w:rsid w:val="0019588D"/>
    <w:rPr>
      <w:rFonts w:ascii="Kohinoor Bold" w:hAnsi="Kohinoor Bold"/>
      <w:i w:val="0"/>
      <w:iCs/>
      <w:color w:val="98C21D"/>
      <w:sz w:val="20"/>
    </w:rPr>
  </w:style>
  <w:style w:type="paragraph" w:customStyle="1" w:styleId="Zwischenberschrift">
    <w:name w:val="Zwischenüberschrift"/>
    <w:basedOn w:val="Standard"/>
    <w:next w:val="Standard"/>
    <w:link w:val="ZwischenberschriftZchn"/>
    <w:autoRedefine/>
    <w:qFormat/>
    <w:rsid w:val="002275BD"/>
    <w:pPr>
      <w:spacing w:before="360" w:after="120"/>
    </w:pPr>
    <w:rPr>
      <w:rFonts w:ascii="Kohinoor Bold" w:hAnsi="Kohinoor Bold"/>
      <w:sz w:val="24"/>
    </w:rPr>
  </w:style>
  <w:style w:type="character" w:customStyle="1" w:styleId="ZwischenberschriftZchn">
    <w:name w:val="Zwischenüberschrift Zchn"/>
    <w:basedOn w:val="Absatz-Standardschriftart"/>
    <w:link w:val="Zwischenberschrift"/>
    <w:rsid w:val="002275BD"/>
    <w:rPr>
      <w:rFonts w:ascii="Kohinoor Bold" w:hAnsi="Kohinoor Bold"/>
      <w:sz w:val="24"/>
    </w:rPr>
  </w:style>
  <w:style w:type="character" w:styleId="SchwacheHervorhebung">
    <w:name w:val="Subtle Emphasis"/>
    <w:aliases w:val="Anlauftext blau"/>
    <w:basedOn w:val="Absatz-Standardschriftart"/>
    <w:uiPriority w:val="19"/>
    <w:qFormat/>
    <w:rsid w:val="0018194A"/>
    <w:rPr>
      <w:rFonts w:ascii="Kohinoor Bold" w:hAnsi="Kohinoor Bold"/>
      <w:i w:val="0"/>
      <w:iCs/>
      <w:color w:val="0069A6"/>
      <w:sz w:val="20"/>
    </w:rPr>
  </w:style>
  <w:style w:type="paragraph" w:styleId="Untertitel">
    <w:name w:val="Subtitle"/>
    <w:aliases w:val="Kolumnentitel"/>
    <w:basedOn w:val="Standard"/>
    <w:next w:val="Standard"/>
    <w:link w:val="UntertitelZchn"/>
    <w:uiPriority w:val="11"/>
    <w:qFormat/>
    <w:rsid w:val="0018194A"/>
    <w:pPr>
      <w:numPr>
        <w:ilvl w:val="1"/>
      </w:numPr>
    </w:pPr>
    <w:rPr>
      <w:rFonts w:eastAsiaTheme="minorEastAsia"/>
      <w:caps/>
      <w:spacing w:val="15"/>
      <w:sz w:val="18"/>
    </w:rPr>
  </w:style>
  <w:style w:type="character" w:customStyle="1" w:styleId="UntertitelZchn">
    <w:name w:val="Untertitel Zchn"/>
    <w:aliases w:val="Kolumnentitel Zchn"/>
    <w:basedOn w:val="Absatz-Standardschriftart"/>
    <w:link w:val="Untertitel"/>
    <w:uiPriority w:val="11"/>
    <w:rsid w:val="0018194A"/>
    <w:rPr>
      <w:rFonts w:ascii="Kohinoor Book" w:eastAsiaTheme="minorEastAsia" w:hAnsi="Kohinoor Book"/>
      <w:caps/>
      <w:spacing w:val="15"/>
      <w:sz w:val="18"/>
    </w:rPr>
  </w:style>
  <w:style w:type="character" w:styleId="IntensiveHervorhebung">
    <w:name w:val="Intense Emphasis"/>
    <w:aliases w:val="Auszeichnung blau"/>
    <w:basedOn w:val="Absatz-Standardschriftart"/>
    <w:uiPriority w:val="21"/>
    <w:qFormat/>
    <w:rsid w:val="0018194A"/>
    <w:rPr>
      <w:rFonts w:ascii="Kohinoor Bold" w:hAnsi="Kohinoor Bold"/>
      <w:i w:val="0"/>
      <w:iCs/>
      <w:color w:val="0069A6"/>
      <w:sz w:val="20"/>
    </w:rPr>
  </w:style>
  <w:style w:type="character" w:styleId="Fett">
    <w:name w:val="Strong"/>
    <w:aliases w:val="Auszeichnung grün"/>
    <w:basedOn w:val="Absatz-Standardschriftart"/>
    <w:uiPriority w:val="22"/>
    <w:qFormat/>
    <w:rsid w:val="0018194A"/>
    <w:rPr>
      <w:rFonts w:ascii="Kohinoor Bold" w:hAnsi="Kohinoor Bold"/>
      <w:b w:val="0"/>
      <w:bCs/>
      <w:color w:val="98C21D"/>
      <w:sz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EB077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B0771"/>
    <w:rPr>
      <w:rFonts w:ascii="Kohinoor Book" w:hAnsi="Kohinoor Book"/>
      <w:i/>
      <w:iCs/>
      <w:color w:val="404040" w:themeColor="text1" w:themeTint="BF"/>
      <w:sz w:val="20"/>
    </w:rPr>
  </w:style>
  <w:style w:type="paragraph" w:customStyle="1" w:styleId="1mitNummerierung">
    <w:name w:val="Ü1 (mit Nummerierung)"/>
    <w:basedOn w:val="berschrift1"/>
    <w:link w:val="1mitNummerierungZchn"/>
    <w:qFormat/>
    <w:rsid w:val="009F24D8"/>
    <w:pPr>
      <w:numPr>
        <w:numId w:val="3"/>
      </w:numPr>
    </w:pPr>
  </w:style>
  <w:style w:type="paragraph" w:customStyle="1" w:styleId="2mitNummerierung">
    <w:name w:val="Ü2 (mit Nummerierung)"/>
    <w:basedOn w:val="berschrift2"/>
    <w:link w:val="2mitNummerierungZchn"/>
    <w:qFormat/>
    <w:rsid w:val="00EC329B"/>
    <w:pPr>
      <w:numPr>
        <w:ilvl w:val="1"/>
        <w:numId w:val="3"/>
      </w:numPr>
    </w:pPr>
  </w:style>
  <w:style w:type="character" w:customStyle="1" w:styleId="1mitNummerierungZchn">
    <w:name w:val="Ü1 (mit Nummerierung) Zchn"/>
    <w:basedOn w:val="Absatz-Standardschriftart"/>
    <w:link w:val="1mitNummerierung"/>
    <w:rsid w:val="009F24D8"/>
    <w:rPr>
      <w:rFonts w:ascii="Kohinoor Bold" w:eastAsiaTheme="majorEastAsia" w:hAnsi="Kohinoor Bold" w:cstheme="majorBidi"/>
      <w:color w:val="0069A6"/>
      <w:sz w:val="40"/>
      <w:szCs w:val="32"/>
    </w:rPr>
  </w:style>
  <w:style w:type="paragraph" w:customStyle="1" w:styleId="3mitNummerierung">
    <w:name w:val="Ü3 (mit Nummerierung)"/>
    <w:basedOn w:val="berschrift3"/>
    <w:link w:val="3mitNummerierungZchn"/>
    <w:autoRedefine/>
    <w:qFormat/>
    <w:rsid w:val="009F24D8"/>
    <w:pPr>
      <w:numPr>
        <w:ilvl w:val="2"/>
        <w:numId w:val="3"/>
      </w:numPr>
      <w:spacing w:before="360" w:after="120"/>
    </w:pPr>
    <w:rPr>
      <w:rFonts w:ascii="Kohinoor Bold" w:hAnsi="Kohinoor Bold"/>
      <w:color w:val="auto"/>
    </w:rPr>
  </w:style>
  <w:style w:type="character" w:customStyle="1" w:styleId="2mitNummerierungZchn">
    <w:name w:val="Ü2 (mit Nummerierung) Zchn"/>
    <w:basedOn w:val="1mitNummerierungZchn"/>
    <w:link w:val="2mitNummerierung"/>
    <w:rsid w:val="00EC329B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Verzeichnis1">
    <w:name w:val="toc 1"/>
    <w:basedOn w:val="Standard"/>
    <w:next w:val="Standard"/>
    <w:autoRedefine/>
    <w:uiPriority w:val="39"/>
    <w:unhideWhenUsed/>
    <w:rsid w:val="009F24D8"/>
    <w:pPr>
      <w:spacing w:after="100"/>
    </w:pPr>
  </w:style>
  <w:style w:type="character" w:customStyle="1" w:styleId="3mitNummerierungZchn">
    <w:name w:val="Ü3 (mit Nummerierung) Zchn"/>
    <w:basedOn w:val="1mitNummerierungZchn"/>
    <w:link w:val="3mitNummerierung"/>
    <w:rsid w:val="009F24D8"/>
    <w:rPr>
      <w:rFonts w:ascii="Kohinoor Bold" w:eastAsiaTheme="majorEastAsia" w:hAnsi="Kohinoor Bold" w:cstheme="majorBidi"/>
      <w:color w:val="0069A6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24D8"/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9F24D8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9F24D8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9F24D8"/>
    <w:rPr>
      <w:color w:val="284398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94EC9"/>
    <w:pPr>
      <w:spacing w:after="0" w:line="259" w:lineRule="auto"/>
      <w:outlineLvl w:val="9"/>
    </w:pPr>
    <w:rPr>
      <w:color w:val="0069A6" w:themeColor="text2"/>
      <w:lang w:eastAsia="de-DE"/>
    </w:rPr>
  </w:style>
  <w:style w:type="paragraph" w:customStyle="1" w:styleId="4mitNummerierung">
    <w:name w:val="Ü4 (mit Nummerierung)"/>
    <w:basedOn w:val="berschrift4"/>
    <w:link w:val="4mitNummerierungZchn"/>
    <w:qFormat/>
    <w:rsid w:val="009F24D8"/>
    <w:pPr>
      <w:numPr>
        <w:ilvl w:val="3"/>
        <w:numId w:val="3"/>
      </w:numPr>
      <w:spacing w:before="360" w:after="120"/>
    </w:pPr>
    <w:rPr>
      <w:rFonts w:ascii="Kohinoor Bold" w:hAnsi="Kohinoor Bold"/>
      <w:i w:val="0"/>
      <w:color w:val="auto"/>
      <w:sz w:val="24"/>
    </w:rPr>
  </w:style>
  <w:style w:type="table" w:styleId="Tabellenraster">
    <w:name w:val="Table Grid"/>
    <w:basedOn w:val="NormaleTabelle"/>
    <w:uiPriority w:val="39"/>
    <w:rsid w:val="0050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mitNummerierungZchn">
    <w:name w:val="Ü4 (mit Nummerierung) Zchn"/>
    <w:basedOn w:val="Absatz-Standardschriftart"/>
    <w:link w:val="4mitNummerierung"/>
    <w:rsid w:val="009F24D8"/>
    <w:rPr>
      <w:rFonts w:ascii="Kohinoor Bold" w:eastAsiaTheme="majorEastAsia" w:hAnsi="Kohinoor Bold" w:cstheme="majorBidi"/>
      <w:iCs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24D8"/>
    <w:rPr>
      <w:rFonts w:asciiTheme="majorHAnsi" w:eastAsiaTheme="majorEastAsia" w:hAnsiTheme="majorHAnsi" w:cstheme="majorBidi"/>
      <w:i/>
      <w:iCs/>
      <w:color w:val="1F6765" w:themeColor="accent1" w:themeShade="BF"/>
      <w:sz w:val="20"/>
    </w:rPr>
  </w:style>
  <w:style w:type="paragraph" w:styleId="Listenabsatz">
    <w:name w:val="List Paragraph"/>
    <w:basedOn w:val="Standard"/>
    <w:uiPriority w:val="34"/>
    <w:qFormat/>
    <w:rsid w:val="002275BD"/>
    <w:pPr>
      <w:ind w:left="720"/>
      <w:contextualSpacing/>
    </w:pPr>
  </w:style>
  <w:style w:type="table" w:customStyle="1" w:styleId="LKROW">
    <w:name w:val="LK ROW"/>
    <w:basedOn w:val="NormaleTabelle"/>
    <w:uiPriority w:val="99"/>
    <w:rsid w:val="00A41872"/>
    <w:pPr>
      <w:spacing w:after="0" w:line="240" w:lineRule="auto"/>
    </w:pPr>
    <w:tblPr>
      <w:tblCellMar>
        <w:top w:w="113" w:type="dxa"/>
        <w:bottom w:w="113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9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FA7929F3-0986-4518-A3AA-78C152152607@fritz.box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Amt-12\12-Gesamt\Vorlagen\LK-ROW_Word-Vorlag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0C22C9E5B224081B35B26B45366B3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E4D314-015A-41D4-9F50-7449027FBFCB}"/>
      </w:docPartPr>
      <w:docPartBody>
        <w:p w:rsidR="002F523B" w:rsidRDefault="002F523B">
          <w:pPr>
            <w:pStyle w:val="30C22C9E5B224081B35B26B45366B38F"/>
          </w:pPr>
          <w:r w:rsidRPr="00D76AC4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112076CD3FEB4546845D108599610A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B7F365-5C0D-4C92-894E-7DE66CB293D0}"/>
      </w:docPartPr>
      <w:docPartBody>
        <w:p w:rsidR="002F523B" w:rsidRDefault="002F523B" w:rsidP="002F523B">
          <w:pPr>
            <w:pStyle w:val="112076CD3FEB4546845D108599610A87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074082B3F64EA9AF34E909141CDC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0E382F-542A-4C19-A789-6AE777C50446}"/>
      </w:docPartPr>
      <w:docPartBody>
        <w:p w:rsidR="002F523B" w:rsidRDefault="002F523B" w:rsidP="002F523B">
          <w:pPr>
            <w:pStyle w:val="8C074082B3F64EA9AF34E909141CDC9E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4839F8CBE24697BE4EF181D10816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18877B-1912-4D71-BBFF-79E8394912C5}"/>
      </w:docPartPr>
      <w:docPartBody>
        <w:p w:rsidR="002F523B" w:rsidRDefault="002F523B" w:rsidP="002F523B">
          <w:pPr>
            <w:pStyle w:val="C94839F8CBE24697BE4EF181D108160D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11616EE8474A3C9761CA233FC607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6DFB93-8072-498B-AC97-950EBFFB38F2}"/>
      </w:docPartPr>
      <w:docPartBody>
        <w:p w:rsidR="002F523B" w:rsidRDefault="002F523B" w:rsidP="002F523B">
          <w:pPr>
            <w:pStyle w:val="1E11616EE8474A3C9761CA233FC6076D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698B640DD54B9E89ED010B9A9582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7E3755-272A-467F-9DA0-37ABA917BE96}"/>
      </w:docPartPr>
      <w:docPartBody>
        <w:p w:rsidR="002F523B" w:rsidRDefault="002F523B" w:rsidP="002F523B">
          <w:pPr>
            <w:pStyle w:val="48698B640DD54B9E89ED010B9A958244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D9052443854290A5C0C390888734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CA1CAA-EEDC-4BBD-A061-31F8FC5F0A1C}"/>
      </w:docPartPr>
      <w:docPartBody>
        <w:p w:rsidR="002F523B" w:rsidRDefault="002F523B" w:rsidP="002F523B">
          <w:pPr>
            <w:pStyle w:val="D4D9052443854290A5C0C390888734FF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EB5829346274CAE8CB38E64802FCD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A2060D-AFD1-4B14-B137-4D41E96F7117}"/>
      </w:docPartPr>
      <w:docPartBody>
        <w:p w:rsidR="002F523B" w:rsidRDefault="002F523B" w:rsidP="002F523B">
          <w:pPr>
            <w:pStyle w:val="CEB5829346274CAE8CB38E64802FCD71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37D6C9C79844C8381D5889839DFD7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198C05-6BD9-4D0C-87F7-7604B65EF1E1}"/>
      </w:docPartPr>
      <w:docPartBody>
        <w:p w:rsidR="002F523B" w:rsidRDefault="002F523B" w:rsidP="002F523B">
          <w:pPr>
            <w:pStyle w:val="C37D6C9C79844C8381D5889839DFD7A1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476BBE4A4945E8AA0F168B7F052F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7369BF-6847-4FFB-8644-E0E81C98C4C0}"/>
      </w:docPartPr>
      <w:docPartBody>
        <w:p w:rsidR="002F523B" w:rsidRDefault="002F523B" w:rsidP="002F523B">
          <w:pPr>
            <w:pStyle w:val="69476BBE4A4945E8AA0F168B7F052F7A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47FCD518ADC4EDA9EA27BBD5A9E07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7C537A-041F-44E9-8B82-7C26024B9DA7}"/>
      </w:docPartPr>
      <w:docPartBody>
        <w:p w:rsidR="002F523B" w:rsidRDefault="002F523B" w:rsidP="002F523B">
          <w:pPr>
            <w:pStyle w:val="747FCD518ADC4EDA9EA27BBD5A9E07A4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3C18ED7E0D47A9BC2C840843D589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3FC6EF-D564-43BA-A309-017EF502913D}"/>
      </w:docPartPr>
      <w:docPartBody>
        <w:p w:rsidR="002F523B" w:rsidRDefault="002F523B" w:rsidP="002F523B">
          <w:pPr>
            <w:pStyle w:val="B03C18ED7E0D47A9BC2C840843D58993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B1328305574BE6BB20672E2F3CD9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C52CD9-BEB3-49D2-9791-29792C62F3E7}"/>
      </w:docPartPr>
      <w:docPartBody>
        <w:p w:rsidR="002F523B" w:rsidRDefault="002F523B" w:rsidP="002F523B">
          <w:pPr>
            <w:pStyle w:val="AAB1328305574BE6BB20672E2F3CD96F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99E35755E84AF58F2433CCC340C1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DBD11E-FB44-4EF9-9D5F-61B1BBAA984A}"/>
      </w:docPartPr>
      <w:docPartBody>
        <w:p w:rsidR="002F523B" w:rsidRDefault="002F523B" w:rsidP="002F523B">
          <w:pPr>
            <w:pStyle w:val="EC99E35755E84AF58F2433CCC340C1F9"/>
          </w:pPr>
          <w:r w:rsidRPr="00F03D9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23B"/>
    <w:rsid w:val="002500C0"/>
    <w:rsid w:val="002C5FFC"/>
    <w:rsid w:val="002F523B"/>
    <w:rsid w:val="00760E7C"/>
    <w:rsid w:val="00C7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F523B"/>
    <w:rPr>
      <w:color w:val="808080"/>
    </w:rPr>
  </w:style>
  <w:style w:type="paragraph" w:customStyle="1" w:styleId="30C22C9E5B224081B35B26B45366B38F">
    <w:name w:val="30C22C9E5B224081B35B26B45366B38F"/>
  </w:style>
  <w:style w:type="paragraph" w:customStyle="1" w:styleId="112076CD3FEB4546845D108599610A87">
    <w:name w:val="112076CD3FEB4546845D108599610A87"/>
    <w:rsid w:val="002F523B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  <w:style w:type="paragraph" w:customStyle="1" w:styleId="8C074082B3F64EA9AF34E909141CDC9E">
    <w:name w:val="8C074082B3F64EA9AF34E909141CDC9E"/>
    <w:rsid w:val="002F523B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  <w:style w:type="paragraph" w:customStyle="1" w:styleId="C94839F8CBE24697BE4EF181D108160D">
    <w:name w:val="C94839F8CBE24697BE4EF181D108160D"/>
    <w:rsid w:val="002F523B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  <w:style w:type="paragraph" w:customStyle="1" w:styleId="1E11616EE8474A3C9761CA233FC6076D">
    <w:name w:val="1E11616EE8474A3C9761CA233FC6076D"/>
    <w:rsid w:val="002F523B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  <w:style w:type="paragraph" w:customStyle="1" w:styleId="48698B640DD54B9E89ED010B9A958244">
    <w:name w:val="48698B640DD54B9E89ED010B9A958244"/>
    <w:rsid w:val="002F523B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  <w:style w:type="paragraph" w:customStyle="1" w:styleId="D4D9052443854290A5C0C390888734FF">
    <w:name w:val="D4D9052443854290A5C0C390888734FF"/>
    <w:rsid w:val="002F523B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  <w:style w:type="paragraph" w:customStyle="1" w:styleId="CEB5829346274CAE8CB38E64802FCD71">
    <w:name w:val="CEB5829346274CAE8CB38E64802FCD71"/>
    <w:rsid w:val="002F523B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  <w:style w:type="paragraph" w:customStyle="1" w:styleId="C37D6C9C79844C8381D5889839DFD7A1">
    <w:name w:val="C37D6C9C79844C8381D5889839DFD7A1"/>
    <w:rsid w:val="002F523B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  <w:style w:type="paragraph" w:customStyle="1" w:styleId="69476BBE4A4945E8AA0F168B7F052F7A">
    <w:name w:val="69476BBE4A4945E8AA0F168B7F052F7A"/>
    <w:rsid w:val="002F523B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  <w:style w:type="paragraph" w:customStyle="1" w:styleId="747FCD518ADC4EDA9EA27BBD5A9E07A4">
    <w:name w:val="747FCD518ADC4EDA9EA27BBD5A9E07A4"/>
    <w:rsid w:val="002F523B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  <w:style w:type="paragraph" w:customStyle="1" w:styleId="B03C18ED7E0D47A9BC2C840843D58993">
    <w:name w:val="B03C18ED7E0D47A9BC2C840843D58993"/>
    <w:rsid w:val="002F523B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  <w:style w:type="paragraph" w:customStyle="1" w:styleId="AAB1328305574BE6BB20672E2F3CD96F">
    <w:name w:val="AAB1328305574BE6BB20672E2F3CD96F"/>
    <w:rsid w:val="002F523B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  <w:style w:type="paragraph" w:customStyle="1" w:styleId="EC99E35755E84AF58F2433CCC340C1F9">
    <w:name w:val="EC99E35755E84AF58F2433CCC340C1F9"/>
    <w:rsid w:val="002F523B"/>
    <w:pPr>
      <w:spacing w:line="280" w:lineRule="exact"/>
    </w:pPr>
    <w:rPr>
      <w:rFonts w:ascii="Kohinoor Book" w:eastAsiaTheme="minorHAnsi" w:hAnsi="Kohinoor Book"/>
      <w:kern w:val="0"/>
      <w:sz w:val="20"/>
      <w:szCs w:val="2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LK ROW">
      <a:dk1>
        <a:sysClr val="windowText" lastClr="000000"/>
      </a:dk1>
      <a:lt1>
        <a:sysClr val="window" lastClr="FFFFFF"/>
      </a:lt1>
      <a:dk2>
        <a:srgbClr val="0069A6"/>
      </a:dk2>
      <a:lt2>
        <a:srgbClr val="284398"/>
      </a:lt2>
      <a:accent1>
        <a:srgbClr val="2A8A88"/>
      </a:accent1>
      <a:accent2>
        <a:srgbClr val="98C21D"/>
      </a:accent2>
      <a:accent3>
        <a:srgbClr val="B31F29"/>
      </a:accent3>
      <a:accent4>
        <a:srgbClr val="FE9B00"/>
      </a:accent4>
      <a:accent5>
        <a:srgbClr val="FFD966"/>
      </a:accent5>
      <a:accent6>
        <a:srgbClr val="954F72"/>
      </a:accent6>
      <a:hlink>
        <a:srgbClr val="284398"/>
      </a:hlink>
      <a:folHlink>
        <a:srgbClr val="954F72"/>
      </a:folHlink>
    </a:clrScheme>
    <a:fontScheme name="Kohinoor LK ROW">
      <a:majorFont>
        <a:latin typeface="Kohinoor Bold"/>
        <a:ea typeface=""/>
        <a:cs typeface=""/>
      </a:majorFont>
      <a:minorFont>
        <a:latin typeface="Kohinoor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[Veröffentlichungsdatum]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72AF2C6-42DB-4009-B772-E11813D2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LK-ROW_Word-Vorlage.dotx</Template>
  <TotalTime>0</TotalTime>
  <Pages>8</Pages>
  <Words>711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 des Dokuments</vt:lpstr>
    </vt:vector>
  </TitlesOfParts>
  <Company>Landkreis Rotenburg (Wümme)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B1</dc:title>
  <dc:subject/>
  <dc:creator>Hüttner Brian</dc:creator>
  <cp:keywords/>
  <dc:description/>
  <cp:lastModifiedBy>Hüttner Brian</cp:lastModifiedBy>
  <cp:revision>6</cp:revision>
  <dcterms:created xsi:type="dcterms:W3CDTF">2026-05-15T08:56:00Z</dcterms:created>
  <dcterms:modified xsi:type="dcterms:W3CDTF">2026-07-14T07:29:00Z</dcterms:modified>
</cp:coreProperties>
</file>